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7C949" w14:textId="707C19BA" w:rsidR="00CB7479" w:rsidRPr="007C1955" w:rsidRDefault="00CB7479" w:rsidP="00CB747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7C1955">
        <w:rPr>
          <w:rFonts w:ascii="Arial" w:hAnsi="Arial" w:cs="Arial"/>
          <w:b/>
          <w:noProof/>
          <w:sz w:val="24"/>
          <w:szCs w:val="24"/>
        </w:rPr>
        <w:t>GPP TSG-RAN WG4 Meeting #103-e</w:t>
      </w:r>
      <w:r w:rsidRPr="007C1955">
        <w:rPr>
          <w:rFonts w:ascii="Arial" w:hAnsi="Arial" w:cs="Arial"/>
          <w:b/>
          <w:noProof/>
          <w:sz w:val="24"/>
          <w:szCs w:val="24"/>
        </w:rPr>
        <w:tab/>
      </w:r>
      <w:r w:rsidRPr="007C1955">
        <w:rPr>
          <w:rFonts w:ascii="Arial" w:hAnsi="Arial" w:cs="Arial"/>
          <w:b/>
          <w:noProof/>
          <w:color w:val="000000"/>
          <w:sz w:val="24"/>
          <w:szCs w:val="24"/>
        </w:rPr>
        <w:t>R4-22</w:t>
      </w:r>
      <w:r w:rsidR="0067756A">
        <w:rPr>
          <w:rFonts w:ascii="Arial" w:hAnsi="Arial" w:cs="Arial"/>
          <w:b/>
          <w:noProof/>
          <w:color w:val="000000"/>
          <w:sz w:val="24"/>
          <w:szCs w:val="24"/>
        </w:rPr>
        <w:t>07600</w:t>
      </w:r>
    </w:p>
    <w:p w14:paraId="1D11BDFA" w14:textId="24856336" w:rsidR="00CB7479" w:rsidRDefault="00CB7479" w:rsidP="00CB7479">
      <w:pPr>
        <w:widowControl w:val="0"/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7C1955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Pr="007C1955">
        <w:rPr>
          <w:rFonts w:ascii="Arial" w:hAnsi="Arial" w:cs="Arial"/>
          <w:b/>
          <w:bCs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7C1955">
        <w:rPr>
          <w:rFonts w:ascii="Arial" w:hAnsi="Arial" w:cs="Arial"/>
          <w:b/>
          <w:bCs/>
          <w:noProof/>
          <w:sz w:val="24"/>
          <w:szCs w:val="24"/>
        </w:rPr>
        <w:t xml:space="preserve"> May 2022</w:t>
      </w:r>
    </w:p>
    <w:p w14:paraId="47325241" w14:textId="77777777" w:rsidR="00012CAB" w:rsidRDefault="00012CAB" w:rsidP="00012CAB">
      <w:pPr>
        <w:jc w:val="center"/>
        <w:sectPr w:rsidR="00012CAB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749"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</w:p>
    <w:p w14:paraId="7C33CD80" w14:textId="7F36B0AD" w:rsidR="00F9116E" w:rsidRDefault="00F9116E" w:rsidP="00F9116E">
      <w:pPr>
        <w:pStyle w:val="Heading2"/>
      </w:pPr>
      <w:r>
        <w:lastRenderedPageBreak/>
        <w:t>Annex A: Contribution documents and status</w:t>
      </w:r>
    </w:p>
    <w:p w14:paraId="706150C7" w14:textId="77777777" w:rsidR="00F9116E" w:rsidRDefault="00F9116E" w:rsidP="00F9116E">
      <w:pPr>
        <w:pStyle w:val="TH"/>
      </w:pPr>
    </w:p>
    <w:p w14:paraId="66B187B7" w14:textId="77777777" w:rsidR="002F14DB" w:rsidRPr="002F14DB" w:rsidRDefault="002F14DB" w:rsidP="002F14DB">
      <w:r w:rsidRPr="002F14DB">
        <w:t>See excel file attached to this report.</w:t>
      </w:r>
    </w:p>
    <w:p w14:paraId="6064C798" w14:textId="77777777" w:rsidR="00F9116E" w:rsidRDefault="00F9116E" w:rsidP="00F9116E"/>
    <w:p w14:paraId="4BAB3654" w14:textId="77777777" w:rsidR="00F9116E" w:rsidRDefault="00F9116E" w:rsidP="00F9116E">
      <w:pPr>
        <w:pStyle w:val="Heading2"/>
      </w:pPr>
      <w:r>
        <w:br w:type="page"/>
      </w:r>
      <w:r>
        <w:lastRenderedPageBreak/>
        <w:t>Annex B: List of change requests</w:t>
      </w:r>
    </w:p>
    <w:p w14:paraId="5218C3B1" w14:textId="77777777" w:rsidR="00F9116E" w:rsidRDefault="00F9116E" w:rsidP="00F9116E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30"/>
        <w:gridCol w:w="1564"/>
        <w:gridCol w:w="984"/>
        <w:gridCol w:w="853"/>
        <w:gridCol w:w="709"/>
        <w:gridCol w:w="566"/>
        <w:gridCol w:w="711"/>
        <w:gridCol w:w="568"/>
        <w:gridCol w:w="1556"/>
        <w:gridCol w:w="988"/>
      </w:tblGrid>
      <w:tr w:rsidR="009434D5" w14:paraId="475608A6" w14:textId="77777777" w:rsidTr="009434D5">
        <w:tc>
          <w:tcPr>
            <w:tcW w:w="587" w:type="pct"/>
          </w:tcPr>
          <w:p w14:paraId="06A4F607" w14:textId="4A96A9B6" w:rsidR="00F9116E" w:rsidRDefault="00F9116E" w:rsidP="00F9116E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812" w:type="pct"/>
          </w:tcPr>
          <w:p w14:paraId="017F2FA2" w14:textId="10F98A0E" w:rsidR="00F9116E" w:rsidRDefault="00F9116E" w:rsidP="00F9116E">
            <w:pPr>
              <w:pStyle w:val="TAH"/>
            </w:pPr>
            <w:r>
              <w:t>Title</w:t>
            </w:r>
          </w:p>
        </w:tc>
        <w:tc>
          <w:tcPr>
            <w:tcW w:w="511" w:type="pct"/>
          </w:tcPr>
          <w:p w14:paraId="0752F91A" w14:textId="5031F3E2" w:rsidR="00F9116E" w:rsidRDefault="00F9116E" w:rsidP="00F9116E">
            <w:pPr>
              <w:pStyle w:val="TAH"/>
            </w:pPr>
            <w:r>
              <w:t>Source</w:t>
            </w:r>
          </w:p>
        </w:tc>
        <w:tc>
          <w:tcPr>
            <w:tcW w:w="443" w:type="pct"/>
          </w:tcPr>
          <w:p w14:paraId="152B041C" w14:textId="2765F2CE" w:rsidR="00F9116E" w:rsidRDefault="00F9116E" w:rsidP="00F9116E">
            <w:pPr>
              <w:pStyle w:val="TAH"/>
            </w:pPr>
            <w:r>
              <w:t>Spec</w:t>
            </w:r>
          </w:p>
        </w:tc>
        <w:tc>
          <w:tcPr>
            <w:tcW w:w="368" w:type="pct"/>
          </w:tcPr>
          <w:p w14:paraId="2E4964DA" w14:textId="0D208A2D" w:rsidR="00F9116E" w:rsidRDefault="00F9116E" w:rsidP="00F9116E">
            <w:pPr>
              <w:pStyle w:val="TAH"/>
            </w:pPr>
            <w:r>
              <w:t>CR</w:t>
            </w:r>
          </w:p>
        </w:tc>
        <w:tc>
          <w:tcPr>
            <w:tcW w:w="294" w:type="pct"/>
          </w:tcPr>
          <w:p w14:paraId="50AEC3A4" w14:textId="3461A2CF" w:rsidR="00F9116E" w:rsidRDefault="00F9116E" w:rsidP="00F9116E">
            <w:pPr>
              <w:pStyle w:val="TAH"/>
            </w:pPr>
            <w:r>
              <w:t>Rev</w:t>
            </w:r>
          </w:p>
        </w:tc>
        <w:tc>
          <w:tcPr>
            <w:tcW w:w="369" w:type="pct"/>
          </w:tcPr>
          <w:p w14:paraId="5B9454DD" w14:textId="20AFBD76" w:rsidR="00F9116E" w:rsidRDefault="00F9116E" w:rsidP="00F9116E">
            <w:pPr>
              <w:pStyle w:val="TAH"/>
            </w:pPr>
            <w:r>
              <w:t>Rel</w:t>
            </w:r>
          </w:p>
        </w:tc>
        <w:tc>
          <w:tcPr>
            <w:tcW w:w="295" w:type="pct"/>
          </w:tcPr>
          <w:p w14:paraId="64888231" w14:textId="11041EAD" w:rsidR="00F9116E" w:rsidRDefault="00F9116E" w:rsidP="00F9116E">
            <w:pPr>
              <w:pStyle w:val="TAH"/>
            </w:pPr>
            <w:r>
              <w:t>Cat</w:t>
            </w:r>
          </w:p>
        </w:tc>
        <w:tc>
          <w:tcPr>
            <w:tcW w:w="808" w:type="pct"/>
          </w:tcPr>
          <w:p w14:paraId="63F77ED2" w14:textId="66199F46" w:rsidR="00F9116E" w:rsidRDefault="00F9116E" w:rsidP="00F9116E">
            <w:pPr>
              <w:pStyle w:val="TAH"/>
            </w:pPr>
            <w:r>
              <w:t>WI</w:t>
            </w:r>
          </w:p>
        </w:tc>
        <w:tc>
          <w:tcPr>
            <w:tcW w:w="513" w:type="pct"/>
          </w:tcPr>
          <w:p w14:paraId="28C92325" w14:textId="000024C3" w:rsidR="00F9116E" w:rsidRDefault="00F9116E" w:rsidP="00F9116E">
            <w:pPr>
              <w:pStyle w:val="TAH"/>
            </w:pPr>
            <w:r>
              <w:t>Decision</w:t>
            </w:r>
          </w:p>
        </w:tc>
      </w:tr>
      <w:tr w:rsidR="009434D5" w14:paraId="684DD3A3" w14:textId="77777777" w:rsidTr="009434D5">
        <w:tc>
          <w:tcPr>
            <w:tcW w:w="587" w:type="pct"/>
          </w:tcPr>
          <w:p w14:paraId="0DB8118C" w14:textId="0CBD0E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R4-2205853</w:t>
            </w:r>
          </w:p>
        </w:tc>
        <w:tc>
          <w:tcPr>
            <w:tcW w:w="812" w:type="pct"/>
          </w:tcPr>
          <w:p w14:paraId="6985E2C0" w14:textId="4BF068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25.113: Corrections in clause 9 Immunity</w:t>
            </w:r>
          </w:p>
        </w:tc>
        <w:tc>
          <w:tcPr>
            <w:tcW w:w="511" w:type="pct"/>
          </w:tcPr>
          <w:p w14:paraId="5058D71C" w14:textId="60D6F7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B413492" w14:textId="31F40A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25.113</w:t>
            </w:r>
          </w:p>
        </w:tc>
        <w:tc>
          <w:tcPr>
            <w:tcW w:w="368" w:type="pct"/>
          </w:tcPr>
          <w:p w14:paraId="0F8AB85B" w14:textId="7A4AC5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294" w:type="pct"/>
          </w:tcPr>
          <w:p w14:paraId="57CF438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5DEB3B" w14:textId="219118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3F160CD4" w14:textId="56786B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BF6E50D" w14:textId="64B7E2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9BDFADD" w14:textId="7D8776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9434D5" w14:paraId="172441B2" w14:textId="77777777" w:rsidTr="009434D5">
        <w:tc>
          <w:tcPr>
            <w:tcW w:w="587" w:type="pct"/>
          </w:tcPr>
          <w:p w14:paraId="66AE65F6" w14:textId="64F903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R4-2205854</w:t>
            </w:r>
          </w:p>
        </w:tc>
        <w:tc>
          <w:tcPr>
            <w:tcW w:w="812" w:type="pct"/>
          </w:tcPr>
          <w:p w14:paraId="4B8A7C36" w14:textId="400B54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25.113: Correction in clause 9 Immunity</w:t>
            </w:r>
          </w:p>
        </w:tc>
        <w:tc>
          <w:tcPr>
            <w:tcW w:w="511" w:type="pct"/>
          </w:tcPr>
          <w:p w14:paraId="1ACC0866" w14:textId="0DBA74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206AF04C" w14:textId="451D3E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25.113</w:t>
            </w:r>
          </w:p>
        </w:tc>
        <w:tc>
          <w:tcPr>
            <w:tcW w:w="368" w:type="pct"/>
          </w:tcPr>
          <w:p w14:paraId="419152C6" w14:textId="0DFCCE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294" w:type="pct"/>
          </w:tcPr>
          <w:p w14:paraId="7F21547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B32217" w14:textId="369739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3F2FAEBD" w14:textId="627D8E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34F4F18" w14:textId="05BF24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49A1BAB" w14:textId="10F18A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41DAD256" w14:textId="77777777" w:rsidTr="009434D5">
        <w:tc>
          <w:tcPr>
            <w:tcW w:w="587" w:type="pct"/>
          </w:tcPr>
          <w:p w14:paraId="3FF29DF2" w14:textId="02C411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R4-2204460</w:t>
            </w:r>
          </w:p>
        </w:tc>
        <w:tc>
          <w:tcPr>
            <w:tcW w:w="812" w:type="pct"/>
          </w:tcPr>
          <w:p w14:paraId="59A23118" w14:textId="36E010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36.101</w:t>
            </w:r>
          </w:p>
        </w:tc>
        <w:tc>
          <w:tcPr>
            <w:tcW w:w="511" w:type="pct"/>
          </w:tcPr>
          <w:p w14:paraId="3E4239F0" w14:textId="4CDF1C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3" w:type="pct"/>
          </w:tcPr>
          <w:p w14:paraId="0DB58C53" w14:textId="26486A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8D5015B" w14:textId="431EF2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5848</w:t>
            </w:r>
          </w:p>
        </w:tc>
        <w:tc>
          <w:tcPr>
            <w:tcW w:w="294" w:type="pct"/>
          </w:tcPr>
          <w:p w14:paraId="6EA1B22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3DA2C5" w14:textId="15473F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39A3668" w14:textId="696A4D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E26219F" w14:textId="2E1967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7E4DC0E" w14:textId="1FACF2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F92309B" w14:textId="77777777" w:rsidTr="009434D5">
        <w:tc>
          <w:tcPr>
            <w:tcW w:w="587" w:type="pct"/>
          </w:tcPr>
          <w:p w14:paraId="1CFA8992" w14:textId="365F95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R4-2206490</w:t>
            </w:r>
          </w:p>
        </w:tc>
        <w:tc>
          <w:tcPr>
            <w:tcW w:w="812" w:type="pct"/>
          </w:tcPr>
          <w:p w14:paraId="527C7A1C" w14:textId="0BF299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36.101</w:t>
            </w:r>
          </w:p>
        </w:tc>
        <w:tc>
          <w:tcPr>
            <w:tcW w:w="511" w:type="pct"/>
          </w:tcPr>
          <w:p w14:paraId="0C656D60" w14:textId="75007F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3" w:type="pct"/>
          </w:tcPr>
          <w:p w14:paraId="2A21B040" w14:textId="2F2A8E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9735FD0" w14:textId="0EBBFA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5848</w:t>
            </w:r>
          </w:p>
        </w:tc>
        <w:tc>
          <w:tcPr>
            <w:tcW w:w="294" w:type="pct"/>
          </w:tcPr>
          <w:p w14:paraId="0A2FA33B" w14:textId="5C8F106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95BACA" w14:textId="777547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B2BC59A" w14:textId="693BBB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9488635" w14:textId="338B14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3E514A0A" w14:textId="79A0A6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2A2324B" w14:textId="77777777" w:rsidTr="009434D5">
        <w:tc>
          <w:tcPr>
            <w:tcW w:w="587" w:type="pct"/>
          </w:tcPr>
          <w:p w14:paraId="0DF5A55C" w14:textId="437037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R4-2204493</w:t>
            </w:r>
          </w:p>
        </w:tc>
        <w:tc>
          <w:tcPr>
            <w:tcW w:w="812" w:type="pct"/>
          </w:tcPr>
          <w:p w14:paraId="23D56B6D" w14:textId="42FC8B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511" w:type="pct"/>
          </w:tcPr>
          <w:p w14:paraId="4D87067E" w14:textId="6D9377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443" w:type="pct"/>
          </w:tcPr>
          <w:p w14:paraId="5010FE11" w14:textId="4D67B5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6EFBA67" w14:textId="1EB890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5849</w:t>
            </w:r>
          </w:p>
        </w:tc>
        <w:tc>
          <w:tcPr>
            <w:tcW w:w="294" w:type="pct"/>
          </w:tcPr>
          <w:p w14:paraId="25CECE4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CCFB07" w14:textId="298718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7C6DE9D" w14:textId="3EC982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356E0D0" w14:textId="539F6A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513" w:type="pct"/>
          </w:tcPr>
          <w:p w14:paraId="76FB52BE" w14:textId="25D5A9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491269AD" w14:textId="77777777" w:rsidTr="009434D5">
        <w:tc>
          <w:tcPr>
            <w:tcW w:w="587" w:type="pct"/>
          </w:tcPr>
          <w:p w14:paraId="445E3C8A" w14:textId="626CE4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R4-2204498</w:t>
            </w:r>
          </w:p>
        </w:tc>
        <w:tc>
          <w:tcPr>
            <w:tcW w:w="812" w:type="pct"/>
          </w:tcPr>
          <w:p w14:paraId="6E45541F" w14:textId="06921C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511" w:type="pct"/>
          </w:tcPr>
          <w:p w14:paraId="74B908DE" w14:textId="2E5C7C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3" w:type="pct"/>
          </w:tcPr>
          <w:p w14:paraId="79962428" w14:textId="2D1283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FF607F2" w14:textId="3A4723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5850</w:t>
            </w:r>
          </w:p>
        </w:tc>
        <w:tc>
          <w:tcPr>
            <w:tcW w:w="294" w:type="pct"/>
          </w:tcPr>
          <w:p w14:paraId="6C9B9AA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895E1A" w14:textId="56275B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8EBC61D" w14:textId="3EEFFE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81C28FE" w14:textId="17F8AD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3" w:type="pct"/>
          </w:tcPr>
          <w:p w14:paraId="7B5D65AC" w14:textId="3A34E8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1511180" w14:textId="77777777" w:rsidTr="009434D5">
        <w:tc>
          <w:tcPr>
            <w:tcW w:w="587" w:type="pct"/>
          </w:tcPr>
          <w:p w14:paraId="241BF4E3" w14:textId="0E192B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R4-2205272</w:t>
            </w:r>
          </w:p>
        </w:tc>
        <w:tc>
          <w:tcPr>
            <w:tcW w:w="812" w:type="pct"/>
          </w:tcPr>
          <w:p w14:paraId="5F8E70B2" w14:textId="76B8CC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 on LTE REFSENS exception simplification</w:t>
            </w:r>
          </w:p>
        </w:tc>
        <w:tc>
          <w:tcPr>
            <w:tcW w:w="511" w:type="pct"/>
          </w:tcPr>
          <w:p w14:paraId="76863A65" w14:textId="2A87F4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167B3DD0" w14:textId="3CC914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10FF17A0" w14:textId="0935B2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5851</w:t>
            </w:r>
          </w:p>
        </w:tc>
        <w:tc>
          <w:tcPr>
            <w:tcW w:w="294" w:type="pct"/>
          </w:tcPr>
          <w:p w14:paraId="253A1E6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AD47FC" w14:textId="6C118F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AF5DF9" w14:textId="78B11A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5B4E19C" w14:textId="3D4FF7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3" w:type="pct"/>
          </w:tcPr>
          <w:p w14:paraId="37401ACE" w14:textId="3FC983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D0C789D" w14:textId="77777777" w:rsidTr="009434D5">
        <w:tc>
          <w:tcPr>
            <w:tcW w:w="587" w:type="pct"/>
          </w:tcPr>
          <w:p w14:paraId="7EE8E5D1" w14:textId="527BEA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R4-2206569</w:t>
            </w:r>
          </w:p>
        </w:tc>
        <w:tc>
          <w:tcPr>
            <w:tcW w:w="812" w:type="pct"/>
          </w:tcPr>
          <w:p w14:paraId="47C58287" w14:textId="76F0D3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 on LTE REFSENS exception simplification</w:t>
            </w:r>
          </w:p>
        </w:tc>
        <w:tc>
          <w:tcPr>
            <w:tcW w:w="511" w:type="pct"/>
          </w:tcPr>
          <w:p w14:paraId="7F2D5BC4" w14:textId="0FDF65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A266F88" w14:textId="0835D2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F917BA9" w14:textId="13D302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5851</w:t>
            </w:r>
          </w:p>
        </w:tc>
        <w:tc>
          <w:tcPr>
            <w:tcW w:w="294" w:type="pct"/>
          </w:tcPr>
          <w:p w14:paraId="0B41F8A3" w14:textId="211FA9A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EC2A9A" w14:textId="56BD09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B2B484A" w14:textId="2D25EB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680F98E" w14:textId="22C695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3" w:type="pct"/>
          </w:tcPr>
          <w:p w14:paraId="6CF278AD" w14:textId="376E09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00F37AB" w14:textId="77777777" w:rsidTr="009434D5">
        <w:tc>
          <w:tcPr>
            <w:tcW w:w="587" w:type="pct"/>
          </w:tcPr>
          <w:p w14:paraId="7E715E71" w14:textId="12D792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R4-2205595</w:t>
            </w:r>
          </w:p>
        </w:tc>
        <w:tc>
          <w:tcPr>
            <w:tcW w:w="812" w:type="pct"/>
          </w:tcPr>
          <w:p w14:paraId="5E41200B" w14:textId="7329BF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36.101: Introduction of completed LTE CA for 2 bands DL with 2 bands UL (Rel-17)</w:t>
            </w:r>
          </w:p>
        </w:tc>
        <w:tc>
          <w:tcPr>
            <w:tcW w:w="511" w:type="pct"/>
          </w:tcPr>
          <w:p w14:paraId="03771DBE" w14:textId="23A7CA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BBCAA0A" w14:textId="770289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FD3F4F5" w14:textId="3757D1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5852</w:t>
            </w:r>
          </w:p>
        </w:tc>
        <w:tc>
          <w:tcPr>
            <w:tcW w:w="294" w:type="pct"/>
          </w:tcPr>
          <w:p w14:paraId="6169451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8CD814" w14:textId="3F1CAF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C4A44BE" w14:textId="4A75B7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83BFFD1" w14:textId="211B36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513" w:type="pct"/>
          </w:tcPr>
          <w:p w14:paraId="60D1EA1D" w14:textId="2C0F8C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0A614BD" w14:textId="77777777" w:rsidTr="009434D5">
        <w:tc>
          <w:tcPr>
            <w:tcW w:w="587" w:type="pct"/>
          </w:tcPr>
          <w:p w14:paraId="56279EFD" w14:textId="3E7666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R4-2206097</w:t>
            </w:r>
          </w:p>
        </w:tc>
        <w:tc>
          <w:tcPr>
            <w:tcW w:w="812" w:type="pct"/>
          </w:tcPr>
          <w:p w14:paraId="490B2BD9" w14:textId="5F5100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to TS36.101: LTE Advanced inter-band CA Rel-17 for x bands DL (x=4, 5, 6) with 1 band UL </w:t>
            </w:r>
          </w:p>
        </w:tc>
        <w:tc>
          <w:tcPr>
            <w:tcW w:w="511" w:type="pct"/>
          </w:tcPr>
          <w:p w14:paraId="4C9DF8CD" w14:textId="419F9B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635EA990" w14:textId="2320B3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19BD207" w14:textId="389C49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5853</w:t>
            </w:r>
          </w:p>
        </w:tc>
        <w:tc>
          <w:tcPr>
            <w:tcW w:w="294" w:type="pct"/>
          </w:tcPr>
          <w:p w14:paraId="11D532C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09ED23" w14:textId="5EB221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6DB2053" w14:textId="72C270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F73C401" w14:textId="286917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513" w:type="pct"/>
          </w:tcPr>
          <w:p w14:paraId="37332884" w14:textId="62C6D3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F7CA9F2" w14:textId="77777777" w:rsidTr="009434D5">
        <w:tc>
          <w:tcPr>
            <w:tcW w:w="587" w:type="pct"/>
          </w:tcPr>
          <w:p w14:paraId="070977B6" w14:textId="5C9073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R4-2206622</w:t>
            </w:r>
          </w:p>
        </w:tc>
        <w:tc>
          <w:tcPr>
            <w:tcW w:w="812" w:type="pct"/>
          </w:tcPr>
          <w:p w14:paraId="11423472" w14:textId="2C9F12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(Rel-14)</w:t>
            </w:r>
          </w:p>
        </w:tc>
        <w:tc>
          <w:tcPr>
            <w:tcW w:w="511" w:type="pct"/>
          </w:tcPr>
          <w:p w14:paraId="33E2BD26" w14:textId="6D9CAA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3" w:type="pct"/>
          </w:tcPr>
          <w:p w14:paraId="1C7F3C70" w14:textId="2E3867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83E622A" w14:textId="44DBB8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5854</w:t>
            </w:r>
          </w:p>
        </w:tc>
        <w:tc>
          <w:tcPr>
            <w:tcW w:w="294" w:type="pct"/>
          </w:tcPr>
          <w:p w14:paraId="6C48B80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C9BFE9" w14:textId="3C4261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5" w:type="pct"/>
          </w:tcPr>
          <w:p w14:paraId="22D42AC8" w14:textId="59957C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07A0C07" w14:textId="56E7F6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LTE_CA_R14_5DL1UL-Core, LTE_CA_R14_2DL1UL-Core, LTE_CA_R14_4DL1UL-Core, LTE_CA_R14_3DL1UL-Core</w:t>
            </w:r>
          </w:p>
        </w:tc>
        <w:tc>
          <w:tcPr>
            <w:tcW w:w="513" w:type="pct"/>
          </w:tcPr>
          <w:p w14:paraId="252C4C6D" w14:textId="1BDE21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8FCD1D3" w14:textId="77777777" w:rsidTr="009434D5">
        <w:tc>
          <w:tcPr>
            <w:tcW w:w="587" w:type="pct"/>
          </w:tcPr>
          <w:p w14:paraId="1526614F" w14:textId="460A71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R4-2206623</w:t>
            </w:r>
          </w:p>
        </w:tc>
        <w:tc>
          <w:tcPr>
            <w:tcW w:w="812" w:type="pct"/>
          </w:tcPr>
          <w:p w14:paraId="7C6FC91F" w14:textId="19A1F0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(Rel-15)</w:t>
            </w:r>
          </w:p>
        </w:tc>
        <w:tc>
          <w:tcPr>
            <w:tcW w:w="511" w:type="pct"/>
          </w:tcPr>
          <w:p w14:paraId="678397A8" w14:textId="74905F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3" w:type="pct"/>
          </w:tcPr>
          <w:p w14:paraId="3E5DE95D" w14:textId="61BA36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33CE6CC1" w14:textId="3FC942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5855</w:t>
            </w:r>
          </w:p>
        </w:tc>
        <w:tc>
          <w:tcPr>
            <w:tcW w:w="294" w:type="pct"/>
          </w:tcPr>
          <w:p w14:paraId="112EE50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15313B" w14:textId="2715D5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7B0E8FA7" w14:textId="0B9A13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8A9F718" w14:textId="30E666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LTE_CA_R14_5DL1UL-Core, LTE_CA_R14_2DL1UL-Core, LTE_CA_R14_4DL1UL-Core, LTE_CA_R14_3DL1UL-Core</w:t>
            </w:r>
          </w:p>
        </w:tc>
        <w:tc>
          <w:tcPr>
            <w:tcW w:w="513" w:type="pct"/>
          </w:tcPr>
          <w:p w14:paraId="2B79569F" w14:textId="11E4E2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A65ACE2" w14:textId="77777777" w:rsidTr="009434D5">
        <w:tc>
          <w:tcPr>
            <w:tcW w:w="587" w:type="pct"/>
          </w:tcPr>
          <w:p w14:paraId="7092F808" w14:textId="69A636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R4-2206624</w:t>
            </w:r>
          </w:p>
        </w:tc>
        <w:tc>
          <w:tcPr>
            <w:tcW w:w="812" w:type="pct"/>
          </w:tcPr>
          <w:p w14:paraId="51423694" w14:textId="2876D2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(Rel-16)</w:t>
            </w:r>
          </w:p>
        </w:tc>
        <w:tc>
          <w:tcPr>
            <w:tcW w:w="511" w:type="pct"/>
          </w:tcPr>
          <w:p w14:paraId="7434A65A" w14:textId="717540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3" w:type="pct"/>
          </w:tcPr>
          <w:p w14:paraId="22DEBBB0" w14:textId="3A489D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5D3257B" w14:textId="0EC313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5856</w:t>
            </w:r>
          </w:p>
        </w:tc>
        <w:tc>
          <w:tcPr>
            <w:tcW w:w="294" w:type="pct"/>
          </w:tcPr>
          <w:p w14:paraId="2051B1A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1948ED" w14:textId="6CC57B4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A0FB690" w14:textId="6F1719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7DBA5EE" w14:textId="642CB6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LTE_CA_R14_5DL1UL-Core, LTE_CA_R14_2DL1UL-Core, LTE_CA_R14_4DL1UL-Core, LTE_CA_R14_3DL1UL-Core, LTE_CA_R16_2BDL_2BUL-Core, LTE_CA_R16_xBDL_2BUL-Core, NB_IOTenh3-Perf</w:t>
            </w:r>
          </w:p>
        </w:tc>
        <w:tc>
          <w:tcPr>
            <w:tcW w:w="513" w:type="pct"/>
          </w:tcPr>
          <w:p w14:paraId="3079595A" w14:textId="225786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E47D7F6" w14:textId="77777777" w:rsidTr="009434D5">
        <w:tc>
          <w:tcPr>
            <w:tcW w:w="587" w:type="pct"/>
          </w:tcPr>
          <w:p w14:paraId="77CE76E5" w14:textId="6534D5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R4-2206625</w:t>
            </w:r>
          </w:p>
        </w:tc>
        <w:tc>
          <w:tcPr>
            <w:tcW w:w="812" w:type="pct"/>
          </w:tcPr>
          <w:p w14:paraId="46B433AA" w14:textId="36EF87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(Rel-17)</w:t>
            </w:r>
          </w:p>
        </w:tc>
        <w:tc>
          <w:tcPr>
            <w:tcW w:w="511" w:type="pct"/>
          </w:tcPr>
          <w:p w14:paraId="0A2EDFFF" w14:textId="1E23EC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3" w:type="pct"/>
          </w:tcPr>
          <w:p w14:paraId="4353E7F1" w14:textId="633B87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4F5EC22" w14:textId="7DCC43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5857</w:t>
            </w:r>
          </w:p>
        </w:tc>
        <w:tc>
          <w:tcPr>
            <w:tcW w:w="294" w:type="pct"/>
          </w:tcPr>
          <w:p w14:paraId="6970972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64E72E" w14:textId="203AFB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D0581E9" w14:textId="11E0A6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755BC4F" w14:textId="725B3F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TEI14, LTE_CA_R14_5DL1UL-Core, LTE_CA_R14_2DL1UL-Core, LTE_CA_R14_4DL1UL-Core, LTE_CA_R14_3DL1UL-Core, LTE_CA_R16_2BDL_2BUL-Core, LTE_CA_R16_xBDL_2BUL-Core, NB_IOTenh3-Perf</w:t>
            </w:r>
          </w:p>
        </w:tc>
        <w:tc>
          <w:tcPr>
            <w:tcW w:w="513" w:type="pct"/>
          </w:tcPr>
          <w:p w14:paraId="0F25F580" w14:textId="319102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74E9503" w14:textId="77777777" w:rsidTr="009434D5">
        <w:tc>
          <w:tcPr>
            <w:tcW w:w="587" w:type="pct"/>
          </w:tcPr>
          <w:p w14:paraId="366AE6FE" w14:textId="1CB79A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R4-2206639</w:t>
            </w:r>
          </w:p>
        </w:tc>
        <w:tc>
          <w:tcPr>
            <w:tcW w:w="812" w:type="pct"/>
          </w:tcPr>
          <w:p w14:paraId="3E2C7916" w14:textId="4ABAE7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36.101: LTE inter-band Carrier Aggregation for 3 bands DL with 1 band UL</w:t>
            </w:r>
          </w:p>
        </w:tc>
        <w:tc>
          <w:tcPr>
            <w:tcW w:w="511" w:type="pct"/>
          </w:tcPr>
          <w:p w14:paraId="4B2E2087" w14:textId="7F5C16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443" w:type="pct"/>
          </w:tcPr>
          <w:p w14:paraId="43A2A539" w14:textId="0AEACE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1A94ECD" w14:textId="6D005E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5858</w:t>
            </w:r>
          </w:p>
        </w:tc>
        <w:tc>
          <w:tcPr>
            <w:tcW w:w="294" w:type="pct"/>
          </w:tcPr>
          <w:p w14:paraId="6740F92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A3D9A3" w14:textId="42369D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2E11516" w14:textId="4454B0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FF2C2C9" w14:textId="000C11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3" w:type="pct"/>
          </w:tcPr>
          <w:p w14:paraId="0F27720A" w14:textId="6A0399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C2C600D" w14:textId="77777777" w:rsidTr="009434D5">
        <w:tc>
          <w:tcPr>
            <w:tcW w:w="587" w:type="pct"/>
          </w:tcPr>
          <w:p w14:paraId="4AC7F05D" w14:textId="0D6DB7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R4-2204077</w:t>
            </w:r>
          </w:p>
        </w:tc>
        <w:tc>
          <w:tcPr>
            <w:tcW w:w="812" w:type="pct"/>
          </w:tcPr>
          <w:p w14:paraId="735D0C6E" w14:textId="4536CE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TS16104 Addition of NB-IoT 16QAM</w:t>
            </w:r>
          </w:p>
        </w:tc>
        <w:tc>
          <w:tcPr>
            <w:tcW w:w="511" w:type="pct"/>
          </w:tcPr>
          <w:p w14:paraId="53B2C056" w14:textId="629639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Nokia, Nokia Shanghai Bell</w:t>
            </w:r>
          </w:p>
        </w:tc>
        <w:tc>
          <w:tcPr>
            <w:tcW w:w="443" w:type="pct"/>
          </w:tcPr>
          <w:p w14:paraId="0B897E22" w14:textId="3821B9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34B89E7E" w14:textId="00CC00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4949</w:t>
            </w:r>
          </w:p>
        </w:tc>
        <w:tc>
          <w:tcPr>
            <w:tcW w:w="294" w:type="pct"/>
          </w:tcPr>
          <w:p w14:paraId="29A50DD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1077D9" w14:textId="2D3630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ED2A702" w14:textId="12DFF9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25DD623" w14:textId="357E7D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3" w:type="pct"/>
          </w:tcPr>
          <w:p w14:paraId="74ECD175" w14:textId="508F78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1BA85E7" w14:textId="77777777" w:rsidTr="009434D5">
        <w:tc>
          <w:tcPr>
            <w:tcW w:w="587" w:type="pct"/>
          </w:tcPr>
          <w:p w14:paraId="7FB96838" w14:textId="4BAFD4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R4-2204352</w:t>
            </w:r>
          </w:p>
        </w:tc>
        <w:tc>
          <w:tcPr>
            <w:tcW w:w="812" w:type="pct"/>
          </w:tcPr>
          <w:p w14:paraId="06E02881" w14:textId="3378D7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on introduction of upper 700MHz A block</w:t>
            </w:r>
          </w:p>
        </w:tc>
        <w:tc>
          <w:tcPr>
            <w:tcW w:w="511" w:type="pct"/>
          </w:tcPr>
          <w:p w14:paraId="607E8F97" w14:textId="3DFD58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72576C91" w14:textId="3B26E7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1EECF947" w14:textId="5E8158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4950</w:t>
            </w:r>
          </w:p>
        </w:tc>
        <w:tc>
          <w:tcPr>
            <w:tcW w:w="294" w:type="pct"/>
          </w:tcPr>
          <w:p w14:paraId="0423E35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D59CE7" w14:textId="231A50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0F1465F" w14:textId="439F1B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3259F79" w14:textId="49EC90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0563D3A1" w14:textId="1366A4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2DCFE55" w14:textId="77777777" w:rsidTr="009434D5">
        <w:tc>
          <w:tcPr>
            <w:tcW w:w="587" w:type="pct"/>
          </w:tcPr>
          <w:p w14:paraId="74DC2DA1" w14:textId="4315AF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R4-2206492</w:t>
            </w:r>
          </w:p>
        </w:tc>
        <w:tc>
          <w:tcPr>
            <w:tcW w:w="812" w:type="pct"/>
          </w:tcPr>
          <w:p w14:paraId="3DCF7B0A" w14:textId="320A5D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on introduction of upper 700MHz A block</w:t>
            </w:r>
          </w:p>
        </w:tc>
        <w:tc>
          <w:tcPr>
            <w:tcW w:w="511" w:type="pct"/>
          </w:tcPr>
          <w:p w14:paraId="5BB00AB8" w14:textId="52BF56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0B9817C1" w14:textId="116EF1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64D3F199" w14:textId="684472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4950</w:t>
            </w:r>
          </w:p>
        </w:tc>
        <w:tc>
          <w:tcPr>
            <w:tcW w:w="294" w:type="pct"/>
          </w:tcPr>
          <w:p w14:paraId="31E8540C" w14:textId="24E0214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8ED258E" w14:textId="456A39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CC68037" w14:textId="173A20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631B0B2" w14:textId="2BFD09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B547A1A" w14:textId="2550B6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D1FFBC0" w14:textId="77777777" w:rsidTr="009434D5">
        <w:tc>
          <w:tcPr>
            <w:tcW w:w="587" w:type="pct"/>
          </w:tcPr>
          <w:p w14:paraId="3DC8679E" w14:textId="0F09C6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R4-2205066</w:t>
            </w:r>
          </w:p>
        </w:tc>
        <w:tc>
          <w:tcPr>
            <w:tcW w:w="812" w:type="pct"/>
          </w:tcPr>
          <w:p w14:paraId="4C3BE49A" w14:textId="04FF974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RMR 900MHz and 1900MHz bands  introduction</w:t>
            </w:r>
          </w:p>
        </w:tc>
        <w:tc>
          <w:tcPr>
            <w:tcW w:w="511" w:type="pct"/>
          </w:tcPr>
          <w:p w14:paraId="30BDB75F" w14:textId="5C5B14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9307FAA" w14:textId="2D3D85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549E99E3" w14:textId="2C34D0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4951</w:t>
            </w:r>
          </w:p>
        </w:tc>
        <w:tc>
          <w:tcPr>
            <w:tcW w:w="294" w:type="pct"/>
          </w:tcPr>
          <w:p w14:paraId="6382807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883240" w14:textId="013F4F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3FC77E0" w14:textId="74D853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78F8FD0" w14:textId="2A03B7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498CE452" w14:textId="6BA5CF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0E45FF2" w14:textId="77777777" w:rsidTr="009434D5">
        <w:tc>
          <w:tcPr>
            <w:tcW w:w="587" w:type="pct"/>
          </w:tcPr>
          <w:p w14:paraId="0C37D957" w14:textId="744186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R4-2207265</w:t>
            </w:r>
          </w:p>
        </w:tc>
        <w:tc>
          <w:tcPr>
            <w:tcW w:w="812" w:type="pct"/>
          </w:tcPr>
          <w:p w14:paraId="55999321" w14:textId="10DE4A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RMR 900MHz and 1900MHz bands  introduction</w:t>
            </w:r>
          </w:p>
        </w:tc>
        <w:tc>
          <w:tcPr>
            <w:tcW w:w="511" w:type="pct"/>
          </w:tcPr>
          <w:p w14:paraId="7FAE3F7D" w14:textId="3ADE23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AC68AD5" w14:textId="76FAC1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0DC8E0ED" w14:textId="0CD31D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4951</w:t>
            </w:r>
          </w:p>
        </w:tc>
        <w:tc>
          <w:tcPr>
            <w:tcW w:w="294" w:type="pct"/>
          </w:tcPr>
          <w:p w14:paraId="6E69ABE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F3B106" w14:textId="1A2316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DDB2EBD" w14:textId="4F14B5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C9CD04B" w14:textId="68849E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36EF9999" w14:textId="42CA6F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62305A72" w14:textId="77777777" w:rsidTr="009434D5">
        <w:tc>
          <w:tcPr>
            <w:tcW w:w="587" w:type="pct"/>
          </w:tcPr>
          <w:p w14:paraId="0507A460" w14:textId="740ABD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R4-2206360</w:t>
            </w:r>
          </w:p>
        </w:tc>
        <w:tc>
          <w:tcPr>
            <w:tcW w:w="812" w:type="pct"/>
          </w:tcPr>
          <w:p w14:paraId="1139AC4D" w14:textId="5B1D5B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 the introduction of EU unlicensed band n102</w:t>
            </w:r>
          </w:p>
        </w:tc>
        <w:tc>
          <w:tcPr>
            <w:tcW w:w="511" w:type="pct"/>
          </w:tcPr>
          <w:p w14:paraId="6C93CD01" w14:textId="103E54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443" w:type="pct"/>
          </w:tcPr>
          <w:p w14:paraId="7D2C80B1" w14:textId="423CF6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2F5204B5" w14:textId="37CF9F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4952</w:t>
            </w:r>
          </w:p>
        </w:tc>
        <w:tc>
          <w:tcPr>
            <w:tcW w:w="294" w:type="pct"/>
          </w:tcPr>
          <w:p w14:paraId="788B57B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B0D7A8" w14:textId="3330EB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F4E094B" w14:textId="76B581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FC7641A" w14:textId="2C23AB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2F581BD4" w14:textId="6F70A1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59A3DD7" w14:textId="77777777" w:rsidTr="009434D5">
        <w:tc>
          <w:tcPr>
            <w:tcW w:w="587" w:type="pct"/>
          </w:tcPr>
          <w:p w14:paraId="303515BA" w14:textId="794336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R4-2207465</w:t>
            </w:r>
          </w:p>
        </w:tc>
        <w:tc>
          <w:tcPr>
            <w:tcW w:w="812" w:type="pct"/>
          </w:tcPr>
          <w:p w14:paraId="7F8F40C8" w14:textId="228CAF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(Rel-15, CAT F)</w:t>
            </w:r>
          </w:p>
        </w:tc>
        <w:tc>
          <w:tcPr>
            <w:tcW w:w="511" w:type="pct"/>
          </w:tcPr>
          <w:p w14:paraId="35B52C0C" w14:textId="0A2FAD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026797B6" w14:textId="622365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5B33E24E" w14:textId="030925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4953</w:t>
            </w:r>
          </w:p>
        </w:tc>
        <w:tc>
          <w:tcPr>
            <w:tcW w:w="294" w:type="pct"/>
          </w:tcPr>
          <w:p w14:paraId="707DA53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387937" w14:textId="110031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48EF00C" w14:textId="4F670F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A9BD7A0" w14:textId="3FC4C6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17ABD1BF" w14:textId="7B0723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08E73CB4" w14:textId="77777777" w:rsidTr="009434D5">
        <w:tc>
          <w:tcPr>
            <w:tcW w:w="587" w:type="pct"/>
          </w:tcPr>
          <w:p w14:paraId="0C2436DF" w14:textId="2A1070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R4-2207527</w:t>
            </w:r>
          </w:p>
        </w:tc>
        <w:tc>
          <w:tcPr>
            <w:tcW w:w="812" w:type="pct"/>
          </w:tcPr>
          <w:p w14:paraId="6459CE05" w14:textId="53B1FD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(Rel-15, CAT F)</w:t>
            </w:r>
          </w:p>
        </w:tc>
        <w:tc>
          <w:tcPr>
            <w:tcW w:w="511" w:type="pct"/>
          </w:tcPr>
          <w:p w14:paraId="64417AD1" w14:textId="6E4631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3F119E6F" w14:textId="15EB50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21F7E17E" w14:textId="7F8866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4953</w:t>
            </w:r>
          </w:p>
        </w:tc>
        <w:tc>
          <w:tcPr>
            <w:tcW w:w="294" w:type="pct"/>
          </w:tcPr>
          <w:p w14:paraId="3D925818" w14:textId="2EBED6F0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24A68D6" w14:textId="6A4878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6BA4A498" w14:textId="7939F8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64B46AB" w14:textId="400045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30E2D3E1" w14:textId="657B41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7B76111" w14:textId="77777777" w:rsidTr="009434D5">
        <w:tc>
          <w:tcPr>
            <w:tcW w:w="587" w:type="pct"/>
          </w:tcPr>
          <w:p w14:paraId="6D61A787" w14:textId="711383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R4-2207466</w:t>
            </w:r>
          </w:p>
        </w:tc>
        <w:tc>
          <w:tcPr>
            <w:tcW w:w="812" w:type="pct"/>
          </w:tcPr>
          <w:p w14:paraId="5664D34A" w14:textId="14B8B7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(Rel-16, CAT A)</w:t>
            </w:r>
          </w:p>
        </w:tc>
        <w:tc>
          <w:tcPr>
            <w:tcW w:w="511" w:type="pct"/>
          </w:tcPr>
          <w:p w14:paraId="750A916D" w14:textId="0D6FD6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3179F0BE" w14:textId="168366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2E158377" w14:textId="49FC48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4954</w:t>
            </w:r>
          </w:p>
        </w:tc>
        <w:tc>
          <w:tcPr>
            <w:tcW w:w="294" w:type="pct"/>
          </w:tcPr>
          <w:p w14:paraId="0A6128E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6BC485" w14:textId="6E7EA9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D5EF38A" w14:textId="0C428A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EB1CB14" w14:textId="6FD7B8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25C87EDB" w14:textId="41D2C3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721BEAC1" w14:textId="77777777" w:rsidTr="009434D5">
        <w:tc>
          <w:tcPr>
            <w:tcW w:w="587" w:type="pct"/>
          </w:tcPr>
          <w:p w14:paraId="7D2E5944" w14:textId="3409E1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R4-2207528</w:t>
            </w:r>
          </w:p>
        </w:tc>
        <w:tc>
          <w:tcPr>
            <w:tcW w:w="812" w:type="pct"/>
          </w:tcPr>
          <w:p w14:paraId="76239244" w14:textId="7A0BA2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(Rel-16, CAT A)</w:t>
            </w:r>
          </w:p>
        </w:tc>
        <w:tc>
          <w:tcPr>
            <w:tcW w:w="511" w:type="pct"/>
          </w:tcPr>
          <w:p w14:paraId="4DAF319D" w14:textId="2B5800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550F3810" w14:textId="6A1A8B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43E6AA75" w14:textId="175BED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4954</w:t>
            </w:r>
          </w:p>
        </w:tc>
        <w:tc>
          <w:tcPr>
            <w:tcW w:w="294" w:type="pct"/>
          </w:tcPr>
          <w:p w14:paraId="032632E2" w14:textId="3CB9521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B7ABC8D" w14:textId="2C8E69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EA04CC2" w14:textId="6E6058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46AD8FA9" w14:textId="0137FA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0B6D106D" w14:textId="5B9DB6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302BBDA" w14:textId="77777777" w:rsidTr="009434D5">
        <w:tc>
          <w:tcPr>
            <w:tcW w:w="587" w:type="pct"/>
          </w:tcPr>
          <w:p w14:paraId="4484561C" w14:textId="5AED67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R4-2207467</w:t>
            </w:r>
          </w:p>
        </w:tc>
        <w:tc>
          <w:tcPr>
            <w:tcW w:w="812" w:type="pct"/>
          </w:tcPr>
          <w:p w14:paraId="23E83CE7" w14:textId="609AE5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 (Rel-17, CAT A) </w:t>
            </w:r>
          </w:p>
        </w:tc>
        <w:tc>
          <w:tcPr>
            <w:tcW w:w="511" w:type="pct"/>
          </w:tcPr>
          <w:p w14:paraId="1F751D65" w14:textId="315727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6AF57D5C" w14:textId="779CA4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66D7322C" w14:textId="4F6EF5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4955</w:t>
            </w:r>
          </w:p>
        </w:tc>
        <w:tc>
          <w:tcPr>
            <w:tcW w:w="294" w:type="pct"/>
          </w:tcPr>
          <w:p w14:paraId="68ACB6A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E7D107" w14:textId="6ED009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C4AC167" w14:textId="3E0972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AEA4750" w14:textId="0B77B4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78BE990F" w14:textId="0A5100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E72A589" w14:textId="77777777" w:rsidTr="009434D5">
        <w:tc>
          <w:tcPr>
            <w:tcW w:w="587" w:type="pct"/>
          </w:tcPr>
          <w:p w14:paraId="2C1790A5" w14:textId="2F4537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R4-2207529</w:t>
            </w:r>
          </w:p>
        </w:tc>
        <w:tc>
          <w:tcPr>
            <w:tcW w:w="812" w:type="pct"/>
          </w:tcPr>
          <w:p w14:paraId="1F14DE63" w14:textId="0D6E6B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 (Rel-17, CAT A) </w:t>
            </w:r>
          </w:p>
        </w:tc>
        <w:tc>
          <w:tcPr>
            <w:tcW w:w="511" w:type="pct"/>
          </w:tcPr>
          <w:p w14:paraId="7EA44AA3" w14:textId="6011D8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7FD044C6" w14:textId="27BC4F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73EB5FFB" w14:textId="7E38F8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4955</w:t>
            </w:r>
          </w:p>
        </w:tc>
        <w:tc>
          <w:tcPr>
            <w:tcW w:w="294" w:type="pct"/>
          </w:tcPr>
          <w:p w14:paraId="27CE0A5C" w14:textId="6AA1634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6702DBC" w14:textId="4C6B21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897559F" w14:textId="44F392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0BC83D0" w14:textId="4F3665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7B198E3D" w14:textId="74E926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8C8D6D8" w14:textId="77777777" w:rsidTr="009434D5">
        <w:tc>
          <w:tcPr>
            <w:tcW w:w="587" w:type="pct"/>
          </w:tcPr>
          <w:p w14:paraId="098F7A9B" w14:textId="3BE6F0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R4-2207519</w:t>
            </w:r>
          </w:p>
        </w:tc>
        <w:tc>
          <w:tcPr>
            <w:tcW w:w="812" w:type="pct"/>
          </w:tcPr>
          <w:p w14:paraId="605F4A33" w14:textId="259E10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36.104: RMR 1900MHz band n101 introduction </w:t>
            </w:r>
          </w:p>
        </w:tc>
        <w:tc>
          <w:tcPr>
            <w:tcW w:w="511" w:type="pct"/>
          </w:tcPr>
          <w:p w14:paraId="42AE61B7" w14:textId="3BF42C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6E7857E" w14:textId="2161B2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6AF90EB5" w14:textId="3C19E0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4956</w:t>
            </w:r>
          </w:p>
        </w:tc>
        <w:tc>
          <w:tcPr>
            <w:tcW w:w="294" w:type="pct"/>
          </w:tcPr>
          <w:p w14:paraId="6FB6311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85F23B" w14:textId="47CD17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CAAA82A" w14:textId="221039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A0207DB" w14:textId="637EB9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1AF44A08" w14:textId="0F8D84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0D30D4E" w14:textId="77777777" w:rsidTr="009434D5">
        <w:tc>
          <w:tcPr>
            <w:tcW w:w="587" w:type="pct"/>
          </w:tcPr>
          <w:p w14:paraId="5808A2B0" w14:textId="2BB232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R4-2205855</w:t>
            </w:r>
          </w:p>
        </w:tc>
        <w:tc>
          <w:tcPr>
            <w:tcW w:w="812" w:type="pct"/>
          </w:tcPr>
          <w:p w14:paraId="5E5630D9" w14:textId="6E5543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9 Immunity</w:t>
            </w:r>
          </w:p>
        </w:tc>
        <w:tc>
          <w:tcPr>
            <w:tcW w:w="511" w:type="pct"/>
          </w:tcPr>
          <w:p w14:paraId="2B9CD8CA" w14:textId="580058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B357CB3" w14:textId="203E67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0DFDA52A" w14:textId="150FBA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294" w:type="pct"/>
          </w:tcPr>
          <w:p w14:paraId="56B5F05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D1CFF0" w14:textId="1780A1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3822E29C" w14:textId="3CD1D6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D5C4BE5" w14:textId="591229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8D86622" w14:textId="28C48E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099141F2" w14:textId="77777777" w:rsidTr="009434D5">
        <w:tc>
          <w:tcPr>
            <w:tcW w:w="587" w:type="pct"/>
          </w:tcPr>
          <w:p w14:paraId="39F8B559" w14:textId="249B8A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R4-2205856</w:t>
            </w:r>
          </w:p>
        </w:tc>
        <w:tc>
          <w:tcPr>
            <w:tcW w:w="812" w:type="pct"/>
          </w:tcPr>
          <w:p w14:paraId="1551E962" w14:textId="7E1A43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36.113: Corrections in clause 9 Immunity</w:t>
            </w:r>
          </w:p>
        </w:tc>
        <w:tc>
          <w:tcPr>
            <w:tcW w:w="511" w:type="pct"/>
          </w:tcPr>
          <w:p w14:paraId="0273041C" w14:textId="5090DF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11715FCB" w14:textId="60EB96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368" w:type="pct"/>
          </w:tcPr>
          <w:p w14:paraId="4574BC60" w14:textId="48FCCC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294" w:type="pct"/>
          </w:tcPr>
          <w:p w14:paraId="2A6B804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23D4C3" w14:textId="253503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6EA641E9" w14:textId="7DC1F1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7B3B7842" w14:textId="14595E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3817C7B" w14:textId="439814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2944A3F8" w14:textId="77777777" w:rsidTr="009434D5">
        <w:tc>
          <w:tcPr>
            <w:tcW w:w="587" w:type="pct"/>
          </w:tcPr>
          <w:p w14:paraId="52A39A97" w14:textId="495328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R4-2204884</w:t>
            </w:r>
          </w:p>
        </w:tc>
        <w:tc>
          <w:tcPr>
            <w:tcW w:w="812" w:type="pct"/>
          </w:tcPr>
          <w:p w14:paraId="696E63ED" w14:textId="163734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RRM requirements for Rel-17 NB-IoT and eMTC</w:t>
            </w:r>
          </w:p>
        </w:tc>
        <w:tc>
          <w:tcPr>
            <w:tcW w:w="511" w:type="pct"/>
          </w:tcPr>
          <w:p w14:paraId="4AFC6977" w14:textId="5EF772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5066E96C" w14:textId="560277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715C35B" w14:textId="37AA6B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7137</w:t>
            </w:r>
          </w:p>
        </w:tc>
        <w:tc>
          <w:tcPr>
            <w:tcW w:w="294" w:type="pct"/>
          </w:tcPr>
          <w:p w14:paraId="38F43BD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A8B9BE" w14:textId="1FDF6E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FEA738F" w14:textId="59A892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05FFE02" w14:textId="331538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3" w:type="pct"/>
          </w:tcPr>
          <w:p w14:paraId="1DA04A07" w14:textId="501E2D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8B82F4F" w14:textId="77777777" w:rsidTr="009434D5">
        <w:tc>
          <w:tcPr>
            <w:tcW w:w="587" w:type="pct"/>
          </w:tcPr>
          <w:p w14:paraId="309086B6" w14:textId="2CFBCB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R4-2207083</w:t>
            </w:r>
          </w:p>
        </w:tc>
        <w:tc>
          <w:tcPr>
            <w:tcW w:w="812" w:type="pct"/>
          </w:tcPr>
          <w:p w14:paraId="338CBDEC" w14:textId="52B2D9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of RRM requirements for Rel-17 NB-IoT and eMTC</w:t>
            </w:r>
          </w:p>
        </w:tc>
        <w:tc>
          <w:tcPr>
            <w:tcW w:w="511" w:type="pct"/>
          </w:tcPr>
          <w:p w14:paraId="395EDD5A" w14:textId="324D35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75E9EA4" w14:textId="57177F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3F89DFE" w14:textId="3B78B3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7137</w:t>
            </w:r>
          </w:p>
        </w:tc>
        <w:tc>
          <w:tcPr>
            <w:tcW w:w="294" w:type="pct"/>
          </w:tcPr>
          <w:p w14:paraId="03D1FDC2" w14:textId="207DCC44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A009ED8" w14:textId="151212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4DA941D" w14:textId="714F97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0711FF7" w14:textId="156DEC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3" w:type="pct"/>
          </w:tcPr>
          <w:p w14:paraId="0EE3EAED" w14:textId="35205D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B29D524" w14:textId="77777777" w:rsidTr="009434D5">
        <w:tc>
          <w:tcPr>
            <w:tcW w:w="587" w:type="pct"/>
          </w:tcPr>
          <w:p w14:paraId="6FC791BE" w14:textId="4EE288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R4-2204885</w:t>
            </w:r>
          </w:p>
        </w:tc>
        <w:tc>
          <w:tcPr>
            <w:tcW w:w="812" w:type="pct"/>
          </w:tcPr>
          <w:p w14:paraId="562F2BEB" w14:textId="63A873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511" w:type="pct"/>
          </w:tcPr>
          <w:p w14:paraId="6AB4C6FC" w14:textId="507235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3442B1FA" w14:textId="486A74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DB28408" w14:textId="370D4C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7138</w:t>
            </w:r>
          </w:p>
        </w:tc>
        <w:tc>
          <w:tcPr>
            <w:tcW w:w="294" w:type="pct"/>
          </w:tcPr>
          <w:p w14:paraId="44801A4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7DA4F6" w14:textId="144C16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4C2E328E" w14:textId="460366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3564C7A" w14:textId="0B84C4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513" w:type="pct"/>
          </w:tcPr>
          <w:p w14:paraId="40C0AFEC" w14:textId="7F6E25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27616D94" w14:textId="77777777" w:rsidTr="009434D5">
        <w:tc>
          <w:tcPr>
            <w:tcW w:w="587" w:type="pct"/>
          </w:tcPr>
          <w:p w14:paraId="11C2F137" w14:textId="5FB598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R4-2204886</w:t>
            </w:r>
          </w:p>
        </w:tc>
        <w:tc>
          <w:tcPr>
            <w:tcW w:w="812" w:type="pct"/>
          </w:tcPr>
          <w:p w14:paraId="7EAC9561" w14:textId="549A5A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511" w:type="pct"/>
          </w:tcPr>
          <w:p w14:paraId="3DEBB89A" w14:textId="409257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1715CA48" w14:textId="49440F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9FDF9EF" w14:textId="531BB9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7139</w:t>
            </w:r>
          </w:p>
        </w:tc>
        <w:tc>
          <w:tcPr>
            <w:tcW w:w="294" w:type="pct"/>
          </w:tcPr>
          <w:p w14:paraId="5F6A0E2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ACECB2" w14:textId="69A9F0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F0120F0" w14:textId="376BD5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9595A7A" w14:textId="3EFADA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513" w:type="pct"/>
          </w:tcPr>
          <w:p w14:paraId="63F0C925" w14:textId="38A91E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137E1ABA" w14:textId="77777777" w:rsidTr="009434D5">
        <w:tc>
          <w:tcPr>
            <w:tcW w:w="587" w:type="pct"/>
          </w:tcPr>
          <w:p w14:paraId="3F011CA3" w14:textId="67D41B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R4-2205512</w:t>
            </w:r>
          </w:p>
        </w:tc>
        <w:tc>
          <w:tcPr>
            <w:tcW w:w="812" w:type="pct"/>
          </w:tcPr>
          <w:p w14:paraId="28B47A06" w14:textId="4F2268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36.133</w:t>
            </w:r>
          </w:p>
        </w:tc>
        <w:tc>
          <w:tcPr>
            <w:tcW w:w="511" w:type="pct"/>
          </w:tcPr>
          <w:p w14:paraId="2EBA05BB" w14:textId="761E65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17AB0B3" w14:textId="071720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AD98DBB" w14:textId="1D4C6F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7140</w:t>
            </w:r>
          </w:p>
        </w:tc>
        <w:tc>
          <w:tcPr>
            <w:tcW w:w="294" w:type="pct"/>
          </w:tcPr>
          <w:p w14:paraId="171F1C7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930F44" w14:textId="185B6A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BD72FA" w14:textId="060D1D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9F0C167" w14:textId="403FDF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4386B6D" w14:textId="6D7DB6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561358E5" w14:textId="77777777" w:rsidTr="009434D5">
        <w:tc>
          <w:tcPr>
            <w:tcW w:w="587" w:type="pct"/>
          </w:tcPr>
          <w:p w14:paraId="14FB6DE4" w14:textId="3F4626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R4-2205993</w:t>
            </w:r>
          </w:p>
        </w:tc>
        <w:tc>
          <w:tcPr>
            <w:tcW w:w="812" w:type="pct"/>
          </w:tcPr>
          <w:p w14:paraId="0CB39069" w14:textId="014A75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36.133: implementation of LTE_upper_700MHz_A band 103</w:t>
            </w:r>
          </w:p>
        </w:tc>
        <w:tc>
          <w:tcPr>
            <w:tcW w:w="511" w:type="pct"/>
          </w:tcPr>
          <w:p w14:paraId="5FB7B1AF" w14:textId="207BA4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528607D" w14:textId="4269D4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90A740E" w14:textId="71193C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7141</w:t>
            </w:r>
          </w:p>
        </w:tc>
        <w:tc>
          <w:tcPr>
            <w:tcW w:w="294" w:type="pct"/>
          </w:tcPr>
          <w:p w14:paraId="4112EB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F43DE0" w14:textId="702690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DF6829A" w14:textId="129269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4FD520C" w14:textId="15F597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254152D4" w14:textId="09BC99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A6FB192" w14:textId="77777777" w:rsidTr="009434D5">
        <w:tc>
          <w:tcPr>
            <w:tcW w:w="587" w:type="pct"/>
          </w:tcPr>
          <w:p w14:paraId="3AD9308F" w14:textId="69FC0E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R4-2206502</w:t>
            </w:r>
          </w:p>
        </w:tc>
        <w:tc>
          <w:tcPr>
            <w:tcW w:w="812" w:type="pct"/>
          </w:tcPr>
          <w:p w14:paraId="3928BE9C" w14:textId="05BB69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36.133: implementation of LTE_upper_700MHz_A band 103</w:t>
            </w:r>
          </w:p>
        </w:tc>
        <w:tc>
          <w:tcPr>
            <w:tcW w:w="511" w:type="pct"/>
          </w:tcPr>
          <w:p w14:paraId="6B252649" w14:textId="01C802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B3AA087" w14:textId="710ACC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32D24FF" w14:textId="4649C6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7141</w:t>
            </w:r>
          </w:p>
        </w:tc>
        <w:tc>
          <w:tcPr>
            <w:tcW w:w="294" w:type="pct"/>
          </w:tcPr>
          <w:p w14:paraId="55F12F31" w14:textId="175ACA6F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0AC3B80" w14:textId="1114C2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A736908" w14:textId="647712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8910EFB" w14:textId="47135C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3FF87A11" w14:textId="4CC4C7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2485825" w14:textId="77777777" w:rsidTr="009434D5">
        <w:tc>
          <w:tcPr>
            <w:tcW w:w="587" w:type="pct"/>
          </w:tcPr>
          <w:p w14:paraId="05154119" w14:textId="2C6A29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R4-2207118</w:t>
            </w:r>
          </w:p>
        </w:tc>
        <w:tc>
          <w:tcPr>
            <w:tcW w:w="812" w:type="pct"/>
          </w:tcPr>
          <w:p w14:paraId="1B6F090B" w14:textId="7FD85D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FeRRM (TS 36.133)</w:t>
            </w:r>
          </w:p>
        </w:tc>
        <w:tc>
          <w:tcPr>
            <w:tcW w:w="511" w:type="pct"/>
          </w:tcPr>
          <w:p w14:paraId="0DBA9DE0" w14:textId="2A84B2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4B475AAA" w14:textId="3FB92B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B6DFFC2" w14:textId="3DC603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7142</w:t>
            </w:r>
          </w:p>
        </w:tc>
        <w:tc>
          <w:tcPr>
            <w:tcW w:w="294" w:type="pct"/>
          </w:tcPr>
          <w:p w14:paraId="15F95A5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0BA389" w14:textId="706EC1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B8D6FC6" w14:textId="641110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C05D0D4" w14:textId="7DC46B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56291CF2" w14:textId="7361FD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B8D9CC8" w14:textId="77777777" w:rsidTr="009434D5">
        <w:tc>
          <w:tcPr>
            <w:tcW w:w="587" w:type="pct"/>
          </w:tcPr>
          <w:p w14:paraId="7D254D1B" w14:textId="12C476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R4-2207126</w:t>
            </w:r>
          </w:p>
        </w:tc>
        <w:tc>
          <w:tcPr>
            <w:tcW w:w="812" w:type="pct"/>
          </w:tcPr>
          <w:p w14:paraId="1B0C0E01" w14:textId="15FC4D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Further Multi-RAT Dual-Connectivity enhancements (TS 36.133)</w:t>
            </w:r>
          </w:p>
        </w:tc>
        <w:tc>
          <w:tcPr>
            <w:tcW w:w="511" w:type="pct"/>
          </w:tcPr>
          <w:p w14:paraId="38820651" w14:textId="0B458B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6F3935FA" w14:textId="0605C5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0D8AEE3" w14:textId="2688FA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7143</w:t>
            </w:r>
          </w:p>
        </w:tc>
        <w:tc>
          <w:tcPr>
            <w:tcW w:w="294" w:type="pct"/>
          </w:tcPr>
          <w:p w14:paraId="13B9DFB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C7E0CB" w14:textId="6FF1D7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B07C05E" w14:textId="2BEFC1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36BDEF7" w14:textId="27EB1E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0C559DA6" w14:textId="01F2A2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68340D3" w14:textId="77777777" w:rsidTr="009434D5">
        <w:tc>
          <w:tcPr>
            <w:tcW w:w="587" w:type="pct"/>
          </w:tcPr>
          <w:p w14:paraId="081A5E6D" w14:textId="245AE5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R4-2207129</w:t>
            </w:r>
          </w:p>
        </w:tc>
        <w:tc>
          <w:tcPr>
            <w:tcW w:w="812" w:type="pct"/>
          </w:tcPr>
          <w:p w14:paraId="76A51E5A" w14:textId="4E2F9D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(Rel-14)</w:t>
            </w:r>
          </w:p>
        </w:tc>
        <w:tc>
          <w:tcPr>
            <w:tcW w:w="511" w:type="pct"/>
          </w:tcPr>
          <w:p w14:paraId="378A5E6E" w14:textId="13AEAD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52557EF2" w14:textId="2F48D0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4F3F3B7" w14:textId="177C99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7144</w:t>
            </w:r>
          </w:p>
        </w:tc>
        <w:tc>
          <w:tcPr>
            <w:tcW w:w="294" w:type="pct"/>
          </w:tcPr>
          <w:p w14:paraId="0DD9793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0CF71E" w14:textId="222568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5" w:type="pct"/>
          </w:tcPr>
          <w:p w14:paraId="6B71318E" w14:textId="10158A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08717EF" w14:textId="255BDC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LTE_V2X-Core, LTE_feMTC-Core, LTE_V2X-Perf</w:t>
            </w:r>
          </w:p>
        </w:tc>
        <w:tc>
          <w:tcPr>
            <w:tcW w:w="513" w:type="pct"/>
          </w:tcPr>
          <w:p w14:paraId="09AE15B4" w14:textId="501C2F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AB8761A" w14:textId="77777777" w:rsidTr="009434D5">
        <w:tc>
          <w:tcPr>
            <w:tcW w:w="587" w:type="pct"/>
          </w:tcPr>
          <w:p w14:paraId="3BB9D11C" w14:textId="4197AC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R4-2207130</w:t>
            </w:r>
          </w:p>
        </w:tc>
        <w:tc>
          <w:tcPr>
            <w:tcW w:w="812" w:type="pct"/>
          </w:tcPr>
          <w:p w14:paraId="6297F02B" w14:textId="72BE71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(Rel-15)</w:t>
            </w:r>
          </w:p>
        </w:tc>
        <w:tc>
          <w:tcPr>
            <w:tcW w:w="511" w:type="pct"/>
          </w:tcPr>
          <w:p w14:paraId="79E58905" w14:textId="0F047E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75C67821" w14:textId="3A669F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9FB78CE" w14:textId="0DF0E6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7145</w:t>
            </w:r>
          </w:p>
        </w:tc>
        <w:tc>
          <w:tcPr>
            <w:tcW w:w="294" w:type="pct"/>
          </w:tcPr>
          <w:p w14:paraId="1F56698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1C2395" w14:textId="6DCF62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3F8DF168" w14:textId="4805A3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372FA4C" w14:textId="1B68E5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LTE_SL_V2V, LTE_feMTC-Core, NR_newRAT-Core</w:t>
            </w:r>
          </w:p>
        </w:tc>
        <w:tc>
          <w:tcPr>
            <w:tcW w:w="513" w:type="pct"/>
          </w:tcPr>
          <w:p w14:paraId="2CF91572" w14:textId="222EDD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6A7F429" w14:textId="77777777" w:rsidTr="009434D5">
        <w:tc>
          <w:tcPr>
            <w:tcW w:w="587" w:type="pct"/>
          </w:tcPr>
          <w:p w14:paraId="5AAB6A87" w14:textId="244EB5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R4-2207131</w:t>
            </w:r>
          </w:p>
        </w:tc>
        <w:tc>
          <w:tcPr>
            <w:tcW w:w="812" w:type="pct"/>
          </w:tcPr>
          <w:p w14:paraId="7D22AF9B" w14:textId="7AA2D7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(Rel-16)</w:t>
            </w:r>
          </w:p>
        </w:tc>
        <w:tc>
          <w:tcPr>
            <w:tcW w:w="511" w:type="pct"/>
          </w:tcPr>
          <w:p w14:paraId="36B7C319" w14:textId="542458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42C45E3D" w14:textId="115E00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26020EE" w14:textId="5E55B5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7146</w:t>
            </w:r>
          </w:p>
        </w:tc>
        <w:tc>
          <w:tcPr>
            <w:tcW w:w="294" w:type="pct"/>
          </w:tcPr>
          <w:p w14:paraId="3CDC0AF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9DDB5B" w14:textId="191DD4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2F52E4B" w14:textId="28763A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2FDACDE" w14:textId="5AA3F9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LTE_V2X-Core, LTE_feMTC-Core, LTE_V2X-Perf, NR_newRAT-Core, LTE_feMob-Perf, SRVCC_NR_to_UMTS-Core, NR_HST-Core</w:t>
            </w:r>
          </w:p>
        </w:tc>
        <w:tc>
          <w:tcPr>
            <w:tcW w:w="513" w:type="pct"/>
          </w:tcPr>
          <w:p w14:paraId="48DD8E46" w14:textId="5F9E82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1827353" w14:textId="77777777" w:rsidTr="009434D5">
        <w:tc>
          <w:tcPr>
            <w:tcW w:w="587" w:type="pct"/>
          </w:tcPr>
          <w:p w14:paraId="5A0B9C49" w14:textId="148F13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R4-2207132</w:t>
            </w:r>
          </w:p>
        </w:tc>
        <w:tc>
          <w:tcPr>
            <w:tcW w:w="812" w:type="pct"/>
          </w:tcPr>
          <w:p w14:paraId="0A777CF5" w14:textId="4FE7AD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(Rel-17)</w:t>
            </w:r>
          </w:p>
        </w:tc>
        <w:tc>
          <w:tcPr>
            <w:tcW w:w="511" w:type="pct"/>
          </w:tcPr>
          <w:p w14:paraId="25016DB7" w14:textId="0603A6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42DACD7D" w14:textId="552307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F09FD3D" w14:textId="3BD24B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7147</w:t>
            </w:r>
          </w:p>
        </w:tc>
        <w:tc>
          <w:tcPr>
            <w:tcW w:w="294" w:type="pct"/>
          </w:tcPr>
          <w:p w14:paraId="1D44FC4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8F17F1" w14:textId="0DB595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E9664D2" w14:textId="0A2815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4AA6B843" w14:textId="3EE091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LTE_V2X-Core, LTE_feMTC-Core, LTE_V2X-Perf, NR_newRAT-Core, LTE_feMob-Perf, SRVCC_NR_to_UMTS-Core, NR_HST-Core</w:t>
            </w:r>
          </w:p>
        </w:tc>
        <w:tc>
          <w:tcPr>
            <w:tcW w:w="513" w:type="pct"/>
          </w:tcPr>
          <w:p w14:paraId="78F7B25C" w14:textId="48457D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561D8A2" w14:textId="77777777" w:rsidTr="009434D5">
        <w:tc>
          <w:tcPr>
            <w:tcW w:w="587" w:type="pct"/>
          </w:tcPr>
          <w:p w14:paraId="5430D555" w14:textId="75C0A6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R4-2204078</w:t>
            </w:r>
          </w:p>
        </w:tc>
        <w:tc>
          <w:tcPr>
            <w:tcW w:w="812" w:type="pct"/>
          </w:tcPr>
          <w:p w14:paraId="7074F145" w14:textId="7ACAF7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TS16141 Addition of NB-IoT 16QAM</w:t>
            </w:r>
          </w:p>
        </w:tc>
        <w:tc>
          <w:tcPr>
            <w:tcW w:w="511" w:type="pct"/>
          </w:tcPr>
          <w:p w14:paraId="5158EAA3" w14:textId="578BE0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Ericsson</w:t>
            </w:r>
          </w:p>
        </w:tc>
        <w:tc>
          <w:tcPr>
            <w:tcW w:w="443" w:type="pct"/>
          </w:tcPr>
          <w:p w14:paraId="5B2E51BF" w14:textId="2C2E24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1B02E0C2" w14:textId="014E0B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1324</w:t>
            </w:r>
          </w:p>
        </w:tc>
        <w:tc>
          <w:tcPr>
            <w:tcW w:w="294" w:type="pct"/>
          </w:tcPr>
          <w:p w14:paraId="58753A2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45F066" w14:textId="2A1179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A242BEF" w14:textId="7B71DD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8B6301D" w14:textId="5A4BB9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3" w:type="pct"/>
          </w:tcPr>
          <w:p w14:paraId="10609C88" w14:textId="260AE5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7B61E33" w14:textId="77777777" w:rsidTr="009434D5">
        <w:tc>
          <w:tcPr>
            <w:tcW w:w="587" w:type="pct"/>
          </w:tcPr>
          <w:p w14:paraId="56619D19" w14:textId="00B176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R4-2204356</w:t>
            </w:r>
          </w:p>
        </w:tc>
        <w:tc>
          <w:tcPr>
            <w:tcW w:w="812" w:type="pct"/>
          </w:tcPr>
          <w:p w14:paraId="79D4BB2B" w14:textId="3318FC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on introduction of upper 700MHz A block</w:t>
            </w:r>
          </w:p>
        </w:tc>
        <w:tc>
          <w:tcPr>
            <w:tcW w:w="511" w:type="pct"/>
          </w:tcPr>
          <w:p w14:paraId="711D60D2" w14:textId="60A170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0F185067" w14:textId="2C5F2D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32D1397D" w14:textId="5A6D0D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1325</w:t>
            </w:r>
          </w:p>
        </w:tc>
        <w:tc>
          <w:tcPr>
            <w:tcW w:w="294" w:type="pct"/>
          </w:tcPr>
          <w:p w14:paraId="1F97417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B7FA0F" w14:textId="24ADD2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500B3EB" w14:textId="3B7666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7030720" w14:textId="484F80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LTE_upper_700MHz_A-Perf</w:t>
            </w:r>
          </w:p>
        </w:tc>
        <w:tc>
          <w:tcPr>
            <w:tcW w:w="513" w:type="pct"/>
          </w:tcPr>
          <w:p w14:paraId="2A353EC7" w14:textId="2D0E12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90963BF" w14:textId="77777777" w:rsidTr="009434D5">
        <w:tc>
          <w:tcPr>
            <w:tcW w:w="587" w:type="pct"/>
          </w:tcPr>
          <w:p w14:paraId="4F560207" w14:textId="384459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R4-2206500</w:t>
            </w:r>
          </w:p>
        </w:tc>
        <w:tc>
          <w:tcPr>
            <w:tcW w:w="812" w:type="pct"/>
          </w:tcPr>
          <w:p w14:paraId="319895D1" w14:textId="31285A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on introduction of upper 700MHz A block</w:t>
            </w:r>
          </w:p>
        </w:tc>
        <w:tc>
          <w:tcPr>
            <w:tcW w:w="511" w:type="pct"/>
          </w:tcPr>
          <w:p w14:paraId="45B85382" w14:textId="7413BD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4B68813C" w14:textId="345F7F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332C0EE" w14:textId="4E9B83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1325</w:t>
            </w:r>
          </w:p>
        </w:tc>
        <w:tc>
          <w:tcPr>
            <w:tcW w:w="294" w:type="pct"/>
          </w:tcPr>
          <w:p w14:paraId="4D200DAD" w14:textId="3F1EFF24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B98DEC" w14:textId="232EEE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686930B" w14:textId="5A91EF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3C3CD96" w14:textId="2B9F66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LTE_upper_700MHz_A-Perf</w:t>
            </w:r>
          </w:p>
        </w:tc>
        <w:tc>
          <w:tcPr>
            <w:tcW w:w="513" w:type="pct"/>
          </w:tcPr>
          <w:p w14:paraId="59B2BCFF" w14:textId="1D26C0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70370E5" w14:textId="77777777" w:rsidTr="009434D5">
        <w:tc>
          <w:tcPr>
            <w:tcW w:w="587" w:type="pct"/>
          </w:tcPr>
          <w:p w14:paraId="369AD69F" w14:textId="0A0EE6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R4-2205067</w:t>
            </w:r>
          </w:p>
        </w:tc>
        <w:tc>
          <w:tcPr>
            <w:tcW w:w="812" w:type="pct"/>
          </w:tcPr>
          <w:p w14:paraId="6D285A5D" w14:textId="78AD5F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RMR 900MHz and 1900MHz bands  introduction</w:t>
            </w:r>
          </w:p>
        </w:tc>
        <w:tc>
          <w:tcPr>
            <w:tcW w:w="511" w:type="pct"/>
          </w:tcPr>
          <w:p w14:paraId="401FA25D" w14:textId="2E40B7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18A497F0" w14:textId="03C9B1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7D6596F8" w14:textId="6BBBCF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1326</w:t>
            </w:r>
          </w:p>
        </w:tc>
        <w:tc>
          <w:tcPr>
            <w:tcW w:w="294" w:type="pct"/>
          </w:tcPr>
          <w:p w14:paraId="3D5D9E8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988E2B" w14:textId="1F116B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692E6A2" w14:textId="7A6464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CA6949E" w14:textId="786284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5DA03AFA" w14:textId="76918B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33A3F31" w14:textId="77777777" w:rsidTr="009434D5">
        <w:tc>
          <w:tcPr>
            <w:tcW w:w="587" w:type="pct"/>
          </w:tcPr>
          <w:p w14:paraId="36383B20" w14:textId="7C970E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R4-2207266</w:t>
            </w:r>
          </w:p>
        </w:tc>
        <w:tc>
          <w:tcPr>
            <w:tcW w:w="812" w:type="pct"/>
          </w:tcPr>
          <w:p w14:paraId="26410ABA" w14:textId="4A0B6B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RMR 900MHz and 1900MHz bands  introduction</w:t>
            </w:r>
          </w:p>
        </w:tc>
        <w:tc>
          <w:tcPr>
            <w:tcW w:w="511" w:type="pct"/>
          </w:tcPr>
          <w:p w14:paraId="28453BB7" w14:textId="331E25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310B386" w14:textId="26871E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32C3DF91" w14:textId="2896D0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1326</w:t>
            </w:r>
          </w:p>
        </w:tc>
        <w:tc>
          <w:tcPr>
            <w:tcW w:w="294" w:type="pct"/>
          </w:tcPr>
          <w:p w14:paraId="1F6486E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976856" w14:textId="3CC890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18A9C16" w14:textId="754BBB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D92C0BE" w14:textId="75617F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01F9478B" w14:textId="387132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73592AD5" w14:textId="77777777" w:rsidTr="009434D5">
        <w:tc>
          <w:tcPr>
            <w:tcW w:w="587" w:type="pct"/>
          </w:tcPr>
          <w:p w14:paraId="29AB7667" w14:textId="3ECD34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R4-2205947</w:t>
            </w:r>
          </w:p>
        </w:tc>
        <w:tc>
          <w:tcPr>
            <w:tcW w:w="812" w:type="pct"/>
          </w:tcPr>
          <w:p w14:paraId="31EA16B3" w14:textId="6168B2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 on introduction of n102 co-existence requirements</w:t>
            </w:r>
          </w:p>
        </w:tc>
        <w:tc>
          <w:tcPr>
            <w:tcW w:w="511" w:type="pct"/>
          </w:tcPr>
          <w:p w14:paraId="7C759D3A" w14:textId="089D19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471DAFDC" w14:textId="0DE664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58F05314" w14:textId="5AA8DD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1327</w:t>
            </w:r>
          </w:p>
        </w:tc>
        <w:tc>
          <w:tcPr>
            <w:tcW w:w="294" w:type="pct"/>
          </w:tcPr>
          <w:p w14:paraId="16AFFD0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8B02C8" w14:textId="1B3BFC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7F69B8F" w14:textId="67535D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ABA7BD1" w14:textId="042C24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NR_6GHz_unlic_EU-Perf</w:t>
            </w:r>
          </w:p>
        </w:tc>
        <w:tc>
          <w:tcPr>
            <w:tcW w:w="513" w:type="pct"/>
          </w:tcPr>
          <w:p w14:paraId="7F2CC39C" w14:textId="2C8335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5AAE00A" w14:textId="77777777" w:rsidTr="009434D5">
        <w:tc>
          <w:tcPr>
            <w:tcW w:w="587" w:type="pct"/>
          </w:tcPr>
          <w:p w14:paraId="7F367855" w14:textId="77619E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R4-2207468</w:t>
            </w:r>
          </w:p>
        </w:tc>
        <w:tc>
          <w:tcPr>
            <w:tcW w:w="812" w:type="pct"/>
          </w:tcPr>
          <w:p w14:paraId="67B34EC9" w14:textId="7712F6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(Rel-15, CAT F)</w:t>
            </w:r>
          </w:p>
        </w:tc>
        <w:tc>
          <w:tcPr>
            <w:tcW w:w="511" w:type="pct"/>
          </w:tcPr>
          <w:p w14:paraId="64E2633D" w14:textId="2D92D6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MCC,S amsung</w:t>
            </w:r>
          </w:p>
        </w:tc>
        <w:tc>
          <w:tcPr>
            <w:tcW w:w="443" w:type="pct"/>
          </w:tcPr>
          <w:p w14:paraId="5C05FC6A" w14:textId="754E6A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CB165DE" w14:textId="5C595C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1328</w:t>
            </w:r>
          </w:p>
        </w:tc>
        <w:tc>
          <w:tcPr>
            <w:tcW w:w="294" w:type="pct"/>
          </w:tcPr>
          <w:p w14:paraId="6C9DDD0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3608AC" w14:textId="6B3EF2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6F79D4D" w14:textId="68EAA5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45A85AF" w14:textId="0CDBB0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4FC78E4C" w14:textId="6303CE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00113B2" w14:textId="77777777" w:rsidTr="009434D5">
        <w:tc>
          <w:tcPr>
            <w:tcW w:w="587" w:type="pct"/>
          </w:tcPr>
          <w:p w14:paraId="2E6921AE" w14:textId="145D59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R4-2207469</w:t>
            </w:r>
          </w:p>
        </w:tc>
        <w:tc>
          <w:tcPr>
            <w:tcW w:w="812" w:type="pct"/>
          </w:tcPr>
          <w:p w14:paraId="123DE08A" w14:textId="5C2E02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(Rel-16, CAT A)</w:t>
            </w:r>
          </w:p>
        </w:tc>
        <w:tc>
          <w:tcPr>
            <w:tcW w:w="511" w:type="pct"/>
          </w:tcPr>
          <w:p w14:paraId="6ADBB6D1" w14:textId="6C2FD8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0A0161F8" w14:textId="027E9F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72182C40" w14:textId="4EC3F0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1329</w:t>
            </w:r>
          </w:p>
        </w:tc>
        <w:tc>
          <w:tcPr>
            <w:tcW w:w="294" w:type="pct"/>
          </w:tcPr>
          <w:p w14:paraId="2466863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36D1DB" w14:textId="4DE897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E1D800C" w14:textId="6F1620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3CC61CC2" w14:textId="3EEC58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174A147F" w14:textId="0C0B3F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EA62BA5" w14:textId="77777777" w:rsidTr="009434D5">
        <w:tc>
          <w:tcPr>
            <w:tcW w:w="587" w:type="pct"/>
          </w:tcPr>
          <w:p w14:paraId="45A5E8E9" w14:textId="47E55E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R4-2207470</w:t>
            </w:r>
          </w:p>
        </w:tc>
        <w:tc>
          <w:tcPr>
            <w:tcW w:w="812" w:type="pct"/>
          </w:tcPr>
          <w:p w14:paraId="08E51148" w14:textId="455769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 (Rel-17, CAT F) </w:t>
            </w:r>
          </w:p>
        </w:tc>
        <w:tc>
          <w:tcPr>
            <w:tcW w:w="511" w:type="pct"/>
          </w:tcPr>
          <w:p w14:paraId="56D4BA71" w14:textId="457D08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3A015F3D" w14:textId="68BEF8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1AF66FF" w14:textId="0153CF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1330</w:t>
            </w:r>
          </w:p>
        </w:tc>
        <w:tc>
          <w:tcPr>
            <w:tcW w:w="294" w:type="pct"/>
          </w:tcPr>
          <w:p w14:paraId="210F3B8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C4DD0" w14:textId="074ABF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5F20A3E" w14:textId="599F99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17FB2A9" w14:textId="5AE249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TEI17</w:t>
            </w:r>
          </w:p>
        </w:tc>
        <w:tc>
          <w:tcPr>
            <w:tcW w:w="513" w:type="pct"/>
          </w:tcPr>
          <w:p w14:paraId="3AF5B178" w14:textId="361834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A157489" w14:textId="77777777" w:rsidTr="009434D5">
        <w:tc>
          <w:tcPr>
            <w:tcW w:w="587" w:type="pct"/>
          </w:tcPr>
          <w:p w14:paraId="3909631B" w14:textId="742468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R4-2207520</w:t>
            </w:r>
          </w:p>
        </w:tc>
        <w:tc>
          <w:tcPr>
            <w:tcW w:w="812" w:type="pct"/>
          </w:tcPr>
          <w:p w14:paraId="382BC5B8" w14:textId="33C855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RMR 1900MHz band n101 introduction</w:t>
            </w:r>
          </w:p>
        </w:tc>
        <w:tc>
          <w:tcPr>
            <w:tcW w:w="511" w:type="pct"/>
          </w:tcPr>
          <w:p w14:paraId="024D058E" w14:textId="278AB8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FDAC6AA" w14:textId="0FE6B8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7045CCC" w14:textId="21464E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1331</w:t>
            </w:r>
          </w:p>
        </w:tc>
        <w:tc>
          <w:tcPr>
            <w:tcW w:w="294" w:type="pct"/>
          </w:tcPr>
          <w:p w14:paraId="2D68E45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0BA19D" w14:textId="213ADC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543C1A0" w14:textId="6A17AF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367FCCE" w14:textId="29BEC7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675A30F7" w14:textId="16E5FC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1D19D45" w14:textId="77777777" w:rsidTr="009434D5">
        <w:tc>
          <w:tcPr>
            <w:tcW w:w="587" w:type="pct"/>
          </w:tcPr>
          <w:p w14:paraId="0EB237E4" w14:textId="218B3F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R4-2204353</w:t>
            </w:r>
          </w:p>
        </w:tc>
        <w:tc>
          <w:tcPr>
            <w:tcW w:w="812" w:type="pct"/>
          </w:tcPr>
          <w:p w14:paraId="6616ED15" w14:textId="760E01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TS37.104 on introduction of upper 700MHz A block</w:t>
            </w:r>
          </w:p>
        </w:tc>
        <w:tc>
          <w:tcPr>
            <w:tcW w:w="511" w:type="pct"/>
          </w:tcPr>
          <w:p w14:paraId="189234DE" w14:textId="1257E7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3C02F440" w14:textId="5169CC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8611FA7" w14:textId="62CC0E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0956</w:t>
            </w:r>
          </w:p>
        </w:tc>
        <w:tc>
          <w:tcPr>
            <w:tcW w:w="294" w:type="pct"/>
          </w:tcPr>
          <w:p w14:paraId="210832C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916984" w14:textId="494CB1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89C9A4" w14:textId="1E4C0B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4096681" w14:textId="666359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07AE391C" w14:textId="0C5E9F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EDE64F7" w14:textId="77777777" w:rsidTr="009434D5">
        <w:tc>
          <w:tcPr>
            <w:tcW w:w="587" w:type="pct"/>
          </w:tcPr>
          <w:p w14:paraId="7D92986E" w14:textId="14D430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R4-2206493</w:t>
            </w:r>
          </w:p>
        </w:tc>
        <w:tc>
          <w:tcPr>
            <w:tcW w:w="812" w:type="pct"/>
          </w:tcPr>
          <w:p w14:paraId="7BEEBAFA" w14:textId="2B5081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TS37.104 on introduction of upper 700MHz A block</w:t>
            </w:r>
          </w:p>
        </w:tc>
        <w:tc>
          <w:tcPr>
            <w:tcW w:w="511" w:type="pct"/>
          </w:tcPr>
          <w:p w14:paraId="10881550" w14:textId="4A8FA4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4FA667B7" w14:textId="039D40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DE5C686" w14:textId="42B50E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0956</w:t>
            </w:r>
          </w:p>
        </w:tc>
        <w:tc>
          <w:tcPr>
            <w:tcW w:w="294" w:type="pct"/>
          </w:tcPr>
          <w:p w14:paraId="32FDE3DD" w14:textId="370CE2A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1B5F50" w14:textId="04607D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2246B96" w14:textId="04A97D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A402611" w14:textId="7544C4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3A014C71" w14:textId="6A3271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E34E9A9" w14:textId="77777777" w:rsidTr="009434D5">
        <w:tc>
          <w:tcPr>
            <w:tcW w:w="587" w:type="pct"/>
          </w:tcPr>
          <w:p w14:paraId="2E25D2A9" w14:textId="4EF4E2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R4-2205943</w:t>
            </w:r>
          </w:p>
        </w:tc>
        <w:tc>
          <w:tcPr>
            <w:tcW w:w="812" w:type="pct"/>
          </w:tcPr>
          <w:p w14:paraId="7C0F7522" w14:textId="23AD5C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n100 and n101 co-existence requirements</w:t>
            </w:r>
          </w:p>
        </w:tc>
        <w:tc>
          <w:tcPr>
            <w:tcW w:w="511" w:type="pct"/>
          </w:tcPr>
          <w:p w14:paraId="780D8E16" w14:textId="4CD153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3B10E232" w14:textId="158973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11C269EA" w14:textId="552402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0957</w:t>
            </w:r>
          </w:p>
        </w:tc>
        <w:tc>
          <w:tcPr>
            <w:tcW w:w="294" w:type="pct"/>
          </w:tcPr>
          <w:p w14:paraId="6A65F00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B52077" w14:textId="617668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6AB67B9" w14:textId="16A232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8B6ECA9" w14:textId="676E38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4CA20209" w14:textId="0A73FD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33FC1A1" w14:textId="77777777" w:rsidTr="009434D5">
        <w:tc>
          <w:tcPr>
            <w:tcW w:w="587" w:type="pct"/>
          </w:tcPr>
          <w:p w14:paraId="20794F99" w14:textId="5FF3F0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R4-2207268</w:t>
            </w:r>
          </w:p>
        </w:tc>
        <w:tc>
          <w:tcPr>
            <w:tcW w:w="812" w:type="pct"/>
          </w:tcPr>
          <w:p w14:paraId="68EF6BA8" w14:textId="2C6A45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n100 and n101 co-existence requirements</w:t>
            </w:r>
          </w:p>
        </w:tc>
        <w:tc>
          <w:tcPr>
            <w:tcW w:w="511" w:type="pct"/>
          </w:tcPr>
          <w:p w14:paraId="44020C62" w14:textId="03FF46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1DA1EB36" w14:textId="732E48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67C947C3" w14:textId="518DBA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0957</w:t>
            </w:r>
          </w:p>
        </w:tc>
        <w:tc>
          <w:tcPr>
            <w:tcW w:w="294" w:type="pct"/>
          </w:tcPr>
          <w:p w14:paraId="2FD2F92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AE1E6B" w14:textId="453CE7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1D1DE5D" w14:textId="4C9A9F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B4C7A6B" w14:textId="62F63A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60010C3F" w14:textId="1B373C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45079BC7" w14:textId="77777777" w:rsidTr="009434D5">
        <w:tc>
          <w:tcPr>
            <w:tcW w:w="587" w:type="pct"/>
          </w:tcPr>
          <w:p w14:paraId="50DC5252" w14:textId="4FEFFF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R4-2205944</w:t>
            </w:r>
          </w:p>
        </w:tc>
        <w:tc>
          <w:tcPr>
            <w:tcW w:w="812" w:type="pct"/>
          </w:tcPr>
          <w:p w14:paraId="2F4EE9A9" w14:textId="451D52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n102 co-existence requirements</w:t>
            </w:r>
          </w:p>
        </w:tc>
        <w:tc>
          <w:tcPr>
            <w:tcW w:w="511" w:type="pct"/>
          </w:tcPr>
          <w:p w14:paraId="0166B205" w14:textId="10E12A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5BC81114" w14:textId="292E9E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25440D00" w14:textId="7C7871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0958</w:t>
            </w:r>
          </w:p>
        </w:tc>
        <w:tc>
          <w:tcPr>
            <w:tcW w:w="294" w:type="pct"/>
          </w:tcPr>
          <w:p w14:paraId="3EB38B0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EA213B" w14:textId="33A288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9098E0E" w14:textId="7D58B6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E9B7CB7" w14:textId="4F6DBF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4E0C32D9" w14:textId="4046DE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5C90734" w14:textId="77777777" w:rsidTr="009434D5">
        <w:tc>
          <w:tcPr>
            <w:tcW w:w="587" w:type="pct"/>
          </w:tcPr>
          <w:p w14:paraId="357CC696" w14:textId="2C260C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R4-2207471</w:t>
            </w:r>
          </w:p>
        </w:tc>
        <w:tc>
          <w:tcPr>
            <w:tcW w:w="812" w:type="pct"/>
          </w:tcPr>
          <w:p w14:paraId="0EDB4AA7" w14:textId="4AC0A7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(Rel-15, CAT F)</w:t>
            </w:r>
          </w:p>
        </w:tc>
        <w:tc>
          <w:tcPr>
            <w:tcW w:w="511" w:type="pct"/>
          </w:tcPr>
          <w:p w14:paraId="0DCB9A33" w14:textId="5BD880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56E74C7A" w14:textId="1BD4A3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026DB5C5" w14:textId="478BCA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0959</w:t>
            </w:r>
          </w:p>
        </w:tc>
        <w:tc>
          <w:tcPr>
            <w:tcW w:w="294" w:type="pct"/>
          </w:tcPr>
          <w:p w14:paraId="45E30B0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2BCC51" w14:textId="58EB28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549FAB1" w14:textId="508D59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2234C25" w14:textId="59A4AC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6F2CD3DF" w14:textId="1D8377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C99CE7F" w14:textId="77777777" w:rsidTr="009434D5">
        <w:tc>
          <w:tcPr>
            <w:tcW w:w="587" w:type="pct"/>
          </w:tcPr>
          <w:p w14:paraId="443E9506" w14:textId="2393AF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R4-2207472</w:t>
            </w:r>
          </w:p>
        </w:tc>
        <w:tc>
          <w:tcPr>
            <w:tcW w:w="812" w:type="pct"/>
          </w:tcPr>
          <w:p w14:paraId="2FE7D601" w14:textId="73CF51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(Rel-16, CAT A)</w:t>
            </w:r>
          </w:p>
        </w:tc>
        <w:tc>
          <w:tcPr>
            <w:tcW w:w="511" w:type="pct"/>
          </w:tcPr>
          <w:p w14:paraId="6C09C17F" w14:textId="7374E5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4D511CDF" w14:textId="66A74D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BCD7B0B" w14:textId="3B5B1B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0960</w:t>
            </w:r>
          </w:p>
        </w:tc>
        <w:tc>
          <w:tcPr>
            <w:tcW w:w="294" w:type="pct"/>
          </w:tcPr>
          <w:p w14:paraId="54F61B4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815B2C" w14:textId="3149EF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D935B6E" w14:textId="7C6EC9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92790DD" w14:textId="41249E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1DED1DB8" w14:textId="34EC90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C3AF7CA" w14:textId="77777777" w:rsidTr="009434D5">
        <w:tc>
          <w:tcPr>
            <w:tcW w:w="587" w:type="pct"/>
          </w:tcPr>
          <w:p w14:paraId="723D32E1" w14:textId="7D40F5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R4-2207473</w:t>
            </w:r>
          </w:p>
        </w:tc>
        <w:tc>
          <w:tcPr>
            <w:tcW w:w="812" w:type="pct"/>
          </w:tcPr>
          <w:p w14:paraId="30D5CCBD" w14:textId="4005A0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(Rel-17, CAT A)</w:t>
            </w:r>
          </w:p>
        </w:tc>
        <w:tc>
          <w:tcPr>
            <w:tcW w:w="511" w:type="pct"/>
          </w:tcPr>
          <w:p w14:paraId="151C30D3" w14:textId="32DDED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7589D109" w14:textId="06EA79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32543ED" w14:textId="6C334E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0961</w:t>
            </w:r>
          </w:p>
        </w:tc>
        <w:tc>
          <w:tcPr>
            <w:tcW w:w="294" w:type="pct"/>
          </w:tcPr>
          <w:p w14:paraId="07ABA61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100677" w14:textId="07548F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4D4E6F7" w14:textId="521F79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76AD3C23" w14:textId="1C8640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6EE90392" w14:textId="655FB6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DEAD6ED" w14:textId="77777777" w:rsidTr="009434D5">
        <w:tc>
          <w:tcPr>
            <w:tcW w:w="587" w:type="pct"/>
          </w:tcPr>
          <w:p w14:paraId="70C1B077" w14:textId="654441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R4-2207521</w:t>
            </w:r>
          </w:p>
        </w:tc>
        <w:tc>
          <w:tcPr>
            <w:tcW w:w="812" w:type="pct"/>
          </w:tcPr>
          <w:p w14:paraId="519BB95E" w14:textId="068AF7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RMR 1900MHz band n101 introduction</w:t>
            </w:r>
          </w:p>
        </w:tc>
        <w:tc>
          <w:tcPr>
            <w:tcW w:w="511" w:type="pct"/>
          </w:tcPr>
          <w:p w14:paraId="5E2339F7" w14:textId="1C44D3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0873AB60" w14:textId="177270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88231E7" w14:textId="1C491B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0962</w:t>
            </w:r>
          </w:p>
        </w:tc>
        <w:tc>
          <w:tcPr>
            <w:tcW w:w="294" w:type="pct"/>
          </w:tcPr>
          <w:p w14:paraId="15C1555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F2DB92" w14:textId="3BA42B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3DE2D07" w14:textId="241BD5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D726033" w14:textId="5ADD19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07E16BA2" w14:textId="6F161D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8F2FCEC" w14:textId="77777777" w:rsidTr="009434D5">
        <w:tc>
          <w:tcPr>
            <w:tcW w:w="587" w:type="pct"/>
          </w:tcPr>
          <w:p w14:paraId="1DAC3FB7" w14:textId="6CDDAE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R4-2203962</w:t>
            </w:r>
          </w:p>
        </w:tc>
        <w:tc>
          <w:tcPr>
            <w:tcW w:w="812" w:type="pct"/>
          </w:tcPr>
          <w:p w14:paraId="7415147D" w14:textId="0F82B4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6GHz licensed band for 37.105</w:t>
            </w:r>
          </w:p>
        </w:tc>
        <w:tc>
          <w:tcPr>
            <w:tcW w:w="511" w:type="pct"/>
          </w:tcPr>
          <w:p w14:paraId="67BFE469" w14:textId="24463A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47AA8AA7" w14:textId="354D5C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49601D4" w14:textId="73ECD0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294" w:type="pct"/>
          </w:tcPr>
          <w:p w14:paraId="39D1281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FAC601" w14:textId="5F0D5D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A8AE62F" w14:textId="1EC4FD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DAD8067" w14:textId="064C62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3" w:type="pct"/>
          </w:tcPr>
          <w:p w14:paraId="2423B567" w14:textId="3B781A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453CA790" w14:textId="77777777" w:rsidTr="009434D5">
        <w:tc>
          <w:tcPr>
            <w:tcW w:w="587" w:type="pct"/>
          </w:tcPr>
          <w:p w14:paraId="03672532" w14:textId="42F50F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R4-2204354</w:t>
            </w:r>
          </w:p>
        </w:tc>
        <w:tc>
          <w:tcPr>
            <w:tcW w:w="812" w:type="pct"/>
          </w:tcPr>
          <w:p w14:paraId="270AA916" w14:textId="4E5D0F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TS37.105 on introduction of upper 700MHz A block</w:t>
            </w:r>
          </w:p>
        </w:tc>
        <w:tc>
          <w:tcPr>
            <w:tcW w:w="511" w:type="pct"/>
          </w:tcPr>
          <w:p w14:paraId="5F058B1F" w14:textId="632E51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72B7028E" w14:textId="030177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1EA0575" w14:textId="6A3F2A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294" w:type="pct"/>
          </w:tcPr>
          <w:p w14:paraId="39E04DB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125B31" w14:textId="1450E8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4414E59" w14:textId="7EEBAF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867ADBD" w14:textId="32CAEE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0C80D373" w14:textId="2E3BC8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7E1EEE0" w14:textId="77777777" w:rsidTr="009434D5">
        <w:tc>
          <w:tcPr>
            <w:tcW w:w="587" w:type="pct"/>
          </w:tcPr>
          <w:p w14:paraId="51DBAC10" w14:textId="4195E7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R4-2206494</w:t>
            </w:r>
          </w:p>
        </w:tc>
        <w:tc>
          <w:tcPr>
            <w:tcW w:w="812" w:type="pct"/>
          </w:tcPr>
          <w:p w14:paraId="7364D13A" w14:textId="2EDC61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TS37.105 on introduction of upper 700MHz A block</w:t>
            </w:r>
          </w:p>
        </w:tc>
        <w:tc>
          <w:tcPr>
            <w:tcW w:w="511" w:type="pct"/>
          </w:tcPr>
          <w:p w14:paraId="7DBBA217" w14:textId="57A550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22464EA8" w14:textId="7C209A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E445812" w14:textId="09D421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294" w:type="pct"/>
          </w:tcPr>
          <w:p w14:paraId="1EF3B0F6" w14:textId="2A0B8A4F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5D8A21D" w14:textId="17C5C3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2CFF6B8" w14:textId="18DD84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F38D5EC" w14:textId="0529F1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227399D9" w14:textId="3527EE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878AFA5" w14:textId="77777777" w:rsidTr="009434D5">
        <w:tc>
          <w:tcPr>
            <w:tcW w:w="587" w:type="pct"/>
          </w:tcPr>
          <w:p w14:paraId="22350011" w14:textId="78F72B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R4-2206041</w:t>
            </w:r>
          </w:p>
        </w:tc>
        <w:tc>
          <w:tcPr>
            <w:tcW w:w="812" w:type="pct"/>
          </w:tcPr>
          <w:p w14:paraId="66504472" w14:textId="3D5B0F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37.105 on Introduction of lower 6GHz NR unlicensed operation for Europe</w:t>
            </w:r>
          </w:p>
        </w:tc>
        <w:tc>
          <w:tcPr>
            <w:tcW w:w="511" w:type="pct"/>
          </w:tcPr>
          <w:p w14:paraId="305EB310" w14:textId="696FC8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443" w:type="pct"/>
          </w:tcPr>
          <w:p w14:paraId="3C084AFF" w14:textId="00704B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2531FED7" w14:textId="6EFB78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294" w:type="pct"/>
          </w:tcPr>
          <w:p w14:paraId="0A0A4EA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78409F" w14:textId="405822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853F970" w14:textId="102516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8952A2F" w14:textId="79DF34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6D802783" w14:textId="02ED25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A416509" w14:textId="77777777" w:rsidTr="009434D5">
        <w:tc>
          <w:tcPr>
            <w:tcW w:w="587" w:type="pct"/>
          </w:tcPr>
          <w:p w14:paraId="19337C32" w14:textId="19CDFC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R4-2207474</w:t>
            </w:r>
          </w:p>
        </w:tc>
        <w:tc>
          <w:tcPr>
            <w:tcW w:w="812" w:type="pct"/>
          </w:tcPr>
          <w:p w14:paraId="67305970" w14:textId="0E5DED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(Rel-15, CAT F)</w:t>
            </w:r>
          </w:p>
        </w:tc>
        <w:tc>
          <w:tcPr>
            <w:tcW w:w="511" w:type="pct"/>
          </w:tcPr>
          <w:p w14:paraId="44E3FE45" w14:textId="44742B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799E7C13" w14:textId="37AAB2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500ACB07" w14:textId="2A850F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294" w:type="pct"/>
          </w:tcPr>
          <w:p w14:paraId="491BBB8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F74BFE" w14:textId="4DBDE6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752B3074" w14:textId="093DC1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4EEC289" w14:textId="212EBC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26A9C6EE" w14:textId="19077C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FACE352" w14:textId="77777777" w:rsidTr="009434D5">
        <w:tc>
          <w:tcPr>
            <w:tcW w:w="587" w:type="pct"/>
          </w:tcPr>
          <w:p w14:paraId="07308B4B" w14:textId="0699B0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R4-2207475</w:t>
            </w:r>
          </w:p>
        </w:tc>
        <w:tc>
          <w:tcPr>
            <w:tcW w:w="812" w:type="pct"/>
          </w:tcPr>
          <w:p w14:paraId="6C5C78DC" w14:textId="5109BE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F)</w:t>
            </w:r>
          </w:p>
        </w:tc>
        <w:tc>
          <w:tcPr>
            <w:tcW w:w="511" w:type="pct"/>
          </w:tcPr>
          <w:p w14:paraId="32958E1A" w14:textId="7DEDF2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2E7950CA" w14:textId="2C8843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F1D2AF3" w14:textId="02849D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294" w:type="pct"/>
          </w:tcPr>
          <w:p w14:paraId="1D0596C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7521EE" w14:textId="34979D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AA3B406" w14:textId="37731E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53E4117" w14:textId="56642C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NR_unlic-Core</w:t>
            </w:r>
          </w:p>
        </w:tc>
        <w:tc>
          <w:tcPr>
            <w:tcW w:w="513" w:type="pct"/>
          </w:tcPr>
          <w:p w14:paraId="7053F362" w14:textId="5C0AD9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CBD3495" w14:textId="77777777" w:rsidTr="009434D5">
        <w:tc>
          <w:tcPr>
            <w:tcW w:w="587" w:type="pct"/>
          </w:tcPr>
          <w:p w14:paraId="0ABF679D" w14:textId="61970D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R4-2207476</w:t>
            </w:r>
          </w:p>
        </w:tc>
        <w:tc>
          <w:tcPr>
            <w:tcW w:w="812" w:type="pct"/>
          </w:tcPr>
          <w:p w14:paraId="6BF6AFEC" w14:textId="7AEF90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511" w:type="pct"/>
          </w:tcPr>
          <w:p w14:paraId="71C7F248" w14:textId="538359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1EA6B69C" w14:textId="70FBD9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CB83B49" w14:textId="08D8DF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294" w:type="pct"/>
          </w:tcPr>
          <w:p w14:paraId="42C75DB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62715E" w14:textId="02F520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CA41F14" w14:textId="10DB60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F492CE4" w14:textId="4B11D6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NR_unlic-Core</w:t>
            </w:r>
          </w:p>
        </w:tc>
        <w:tc>
          <w:tcPr>
            <w:tcW w:w="513" w:type="pct"/>
          </w:tcPr>
          <w:p w14:paraId="554BEC83" w14:textId="066A98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FA92E7E" w14:textId="77777777" w:rsidTr="009434D5">
        <w:tc>
          <w:tcPr>
            <w:tcW w:w="587" w:type="pct"/>
          </w:tcPr>
          <w:p w14:paraId="15C094D6" w14:textId="38694D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R4-2207523</w:t>
            </w:r>
          </w:p>
        </w:tc>
        <w:tc>
          <w:tcPr>
            <w:tcW w:w="812" w:type="pct"/>
          </w:tcPr>
          <w:p w14:paraId="181AA492" w14:textId="3AC364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RMR 1900MHz band n101 introduction</w:t>
            </w:r>
          </w:p>
        </w:tc>
        <w:tc>
          <w:tcPr>
            <w:tcW w:w="511" w:type="pct"/>
          </w:tcPr>
          <w:p w14:paraId="51282BD0" w14:textId="74F5A3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D259BF0" w14:textId="0E85D9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6DC03B3" w14:textId="3FE75D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294" w:type="pct"/>
          </w:tcPr>
          <w:p w14:paraId="7186EF1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8F82B3" w14:textId="2A022A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C95E72A" w14:textId="3027B9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DD223CE" w14:textId="7EFC4A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21B45EE5" w14:textId="2FB21D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F942DAF" w14:textId="77777777" w:rsidTr="009434D5">
        <w:tc>
          <w:tcPr>
            <w:tcW w:w="587" w:type="pct"/>
          </w:tcPr>
          <w:p w14:paraId="4E01EF75" w14:textId="12A957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R4-2205857</w:t>
            </w:r>
          </w:p>
        </w:tc>
        <w:tc>
          <w:tcPr>
            <w:tcW w:w="812" w:type="pct"/>
          </w:tcPr>
          <w:p w14:paraId="3B4C3951" w14:textId="0594B4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511" w:type="pct"/>
          </w:tcPr>
          <w:p w14:paraId="763F9BC9" w14:textId="34CA5A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148532D" w14:textId="51FA61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4EABA137" w14:textId="0D7B6E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294" w:type="pct"/>
          </w:tcPr>
          <w:p w14:paraId="295499D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9EB0C3" w14:textId="5338C6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3BEFF2A5" w14:textId="4412D3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F3C7A8E" w14:textId="2154AC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4E3698E3" w14:textId="4866BD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1EBE08DE" w14:textId="77777777" w:rsidTr="009434D5">
        <w:tc>
          <w:tcPr>
            <w:tcW w:w="587" w:type="pct"/>
          </w:tcPr>
          <w:p w14:paraId="14323C4F" w14:textId="7B66F1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R4-2205858</w:t>
            </w:r>
          </w:p>
        </w:tc>
        <w:tc>
          <w:tcPr>
            <w:tcW w:w="812" w:type="pct"/>
          </w:tcPr>
          <w:p w14:paraId="664071AC" w14:textId="37519F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37.113: Corrections in clause 9 Immunity</w:t>
            </w:r>
          </w:p>
        </w:tc>
        <w:tc>
          <w:tcPr>
            <w:tcW w:w="511" w:type="pct"/>
          </w:tcPr>
          <w:p w14:paraId="5155BE8E" w14:textId="514EF0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617C3D14" w14:textId="5C69EB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368" w:type="pct"/>
          </w:tcPr>
          <w:p w14:paraId="76400CE4" w14:textId="668305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294" w:type="pct"/>
          </w:tcPr>
          <w:p w14:paraId="123B84D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64B37B" w14:textId="4B6A1A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02463B12" w14:textId="40908F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B54DCA8" w14:textId="04DE80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1A1FEEF" w14:textId="66E2C5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65512CC2" w14:textId="77777777" w:rsidTr="009434D5">
        <w:tc>
          <w:tcPr>
            <w:tcW w:w="587" w:type="pct"/>
          </w:tcPr>
          <w:p w14:paraId="53E5A574" w14:textId="762F0A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R4-2205859</w:t>
            </w:r>
          </w:p>
        </w:tc>
        <w:tc>
          <w:tcPr>
            <w:tcW w:w="812" w:type="pct"/>
          </w:tcPr>
          <w:p w14:paraId="2C0933A6" w14:textId="05B202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511" w:type="pct"/>
          </w:tcPr>
          <w:p w14:paraId="780F3F58" w14:textId="19085F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BFDFD37" w14:textId="714EA9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59E816B3" w14:textId="71C503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294" w:type="pct"/>
          </w:tcPr>
          <w:p w14:paraId="37BBA44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99E3B4" w14:textId="2E3251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EC134CE" w14:textId="5B795D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5137018" w14:textId="59FC0F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5C01777" w14:textId="35EDC5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3ED551E5" w14:textId="77777777" w:rsidTr="009434D5">
        <w:tc>
          <w:tcPr>
            <w:tcW w:w="587" w:type="pct"/>
          </w:tcPr>
          <w:p w14:paraId="4579D408" w14:textId="18B38C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R4-2205860</w:t>
            </w:r>
          </w:p>
        </w:tc>
        <w:tc>
          <w:tcPr>
            <w:tcW w:w="812" w:type="pct"/>
          </w:tcPr>
          <w:p w14:paraId="6DC80906" w14:textId="3B1BD0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37.114: Corrections in clause 1 Scope and clause 9 Immunity</w:t>
            </w:r>
          </w:p>
        </w:tc>
        <w:tc>
          <w:tcPr>
            <w:tcW w:w="511" w:type="pct"/>
          </w:tcPr>
          <w:p w14:paraId="2E0F2E61" w14:textId="35244C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17731B2E" w14:textId="4C8C94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368" w:type="pct"/>
          </w:tcPr>
          <w:p w14:paraId="35E66251" w14:textId="481B67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294" w:type="pct"/>
          </w:tcPr>
          <w:p w14:paraId="6256968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D91EAB" w14:textId="5E64CF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A7A625B" w14:textId="5C6648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41C2DE7" w14:textId="5B08BE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819BF85" w14:textId="797018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79A24663" w14:textId="77777777" w:rsidTr="009434D5">
        <w:tc>
          <w:tcPr>
            <w:tcW w:w="587" w:type="pct"/>
          </w:tcPr>
          <w:p w14:paraId="6499E180" w14:textId="617340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R4-2203970</w:t>
            </w:r>
          </w:p>
        </w:tc>
        <w:tc>
          <w:tcPr>
            <w:tcW w:w="812" w:type="pct"/>
          </w:tcPr>
          <w:p w14:paraId="7E6CCC74" w14:textId="1D7B3D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37.141 on BS RF conformance testing for 1024QAM  for NR FR1</w:t>
            </w:r>
          </w:p>
        </w:tc>
        <w:tc>
          <w:tcPr>
            <w:tcW w:w="511" w:type="pct"/>
          </w:tcPr>
          <w:p w14:paraId="2EEC7FFE" w14:textId="1C0002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41F704DF" w14:textId="477EE8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3C82B16F" w14:textId="6A9E82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0997</w:t>
            </w:r>
          </w:p>
        </w:tc>
        <w:tc>
          <w:tcPr>
            <w:tcW w:w="294" w:type="pct"/>
          </w:tcPr>
          <w:p w14:paraId="7CDDC1A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5BAEDC" w14:textId="5E036A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25023EE" w14:textId="44275B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77F64E4" w14:textId="34F303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3" w:type="pct"/>
          </w:tcPr>
          <w:p w14:paraId="3D4E2305" w14:textId="69EAB6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412E117" w14:textId="77777777" w:rsidTr="009434D5">
        <w:tc>
          <w:tcPr>
            <w:tcW w:w="587" w:type="pct"/>
          </w:tcPr>
          <w:p w14:paraId="39525677" w14:textId="235206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R4-2204357</w:t>
            </w:r>
          </w:p>
        </w:tc>
        <w:tc>
          <w:tcPr>
            <w:tcW w:w="812" w:type="pct"/>
          </w:tcPr>
          <w:p w14:paraId="26CBEBE9" w14:textId="1CC49A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 on introduction of upper 700MHz A block</w:t>
            </w:r>
          </w:p>
        </w:tc>
        <w:tc>
          <w:tcPr>
            <w:tcW w:w="511" w:type="pct"/>
          </w:tcPr>
          <w:p w14:paraId="78260F2D" w14:textId="3D5523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672120C4" w14:textId="063FF1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CF2DCEF" w14:textId="5E1F47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0998</w:t>
            </w:r>
          </w:p>
        </w:tc>
        <w:tc>
          <w:tcPr>
            <w:tcW w:w="294" w:type="pct"/>
          </w:tcPr>
          <w:p w14:paraId="0C12C5F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097FA" w14:textId="7110BC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4131B1A" w14:textId="2A0A87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C0380A6" w14:textId="710E57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LTE_upper_700MHz_A-Perf</w:t>
            </w:r>
          </w:p>
        </w:tc>
        <w:tc>
          <w:tcPr>
            <w:tcW w:w="513" w:type="pct"/>
          </w:tcPr>
          <w:p w14:paraId="6D6B2FBA" w14:textId="4E45B4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9D07177" w14:textId="77777777" w:rsidTr="009434D5">
        <w:tc>
          <w:tcPr>
            <w:tcW w:w="587" w:type="pct"/>
          </w:tcPr>
          <w:p w14:paraId="4E7772D9" w14:textId="2C9DBE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R4-2206501</w:t>
            </w:r>
          </w:p>
        </w:tc>
        <w:tc>
          <w:tcPr>
            <w:tcW w:w="812" w:type="pct"/>
          </w:tcPr>
          <w:p w14:paraId="577DE01F" w14:textId="3AAC4B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 on introduction of upper 700MHz A block</w:t>
            </w:r>
          </w:p>
        </w:tc>
        <w:tc>
          <w:tcPr>
            <w:tcW w:w="511" w:type="pct"/>
          </w:tcPr>
          <w:p w14:paraId="130BF7AE" w14:textId="7EDB65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4D298FB3" w14:textId="41C13F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E7A966D" w14:textId="2DA460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0998</w:t>
            </w:r>
          </w:p>
        </w:tc>
        <w:tc>
          <w:tcPr>
            <w:tcW w:w="294" w:type="pct"/>
          </w:tcPr>
          <w:p w14:paraId="4FE9A99D" w14:textId="161DB24E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21CD9F4" w14:textId="0C4E0B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7E25163" w14:textId="291E7A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0592473" w14:textId="113F8C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LTE_upper_700MHz_A-Perf</w:t>
            </w:r>
          </w:p>
        </w:tc>
        <w:tc>
          <w:tcPr>
            <w:tcW w:w="513" w:type="pct"/>
          </w:tcPr>
          <w:p w14:paraId="76D80F50" w14:textId="4DFC9A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5CA8F4C" w14:textId="77777777" w:rsidTr="009434D5">
        <w:tc>
          <w:tcPr>
            <w:tcW w:w="587" w:type="pct"/>
          </w:tcPr>
          <w:p w14:paraId="3048A3A1" w14:textId="66E81C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R4-2205945</w:t>
            </w:r>
          </w:p>
        </w:tc>
        <w:tc>
          <w:tcPr>
            <w:tcW w:w="812" w:type="pct"/>
          </w:tcPr>
          <w:p w14:paraId="6DBA1C92" w14:textId="719520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and n101 co-existence requirements</w:t>
            </w:r>
          </w:p>
        </w:tc>
        <w:tc>
          <w:tcPr>
            <w:tcW w:w="511" w:type="pct"/>
          </w:tcPr>
          <w:p w14:paraId="17E6F903" w14:textId="00FDA3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12EBB831" w14:textId="1D750F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805E9F1" w14:textId="2EE38A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0999</w:t>
            </w:r>
          </w:p>
        </w:tc>
        <w:tc>
          <w:tcPr>
            <w:tcW w:w="294" w:type="pct"/>
          </w:tcPr>
          <w:p w14:paraId="15ECC0F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B33AF7" w14:textId="6A47AD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4E9E5E8" w14:textId="5AE896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C25B664" w14:textId="27DFF1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513" w:type="pct"/>
          </w:tcPr>
          <w:p w14:paraId="7DD3149C" w14:textId="55539D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65F8AF8" w14:textId="77777777" w:rsidTr="009434D5">
        <w:tc>
          <w:tcPr>
            <w:tcW w:w="587" w:type="pct"/>
          </w:tcPr>
          <w:p w14:paraId="3D0B9C15" w14:textId="0A630F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R4-2207269</w:t>
            </w:r>
          </w:p>
        </w:tc>
        <w:tc>
          <w:tcPr>
            <w:tcW w:w="812" w:type="pct"/>
          </w:tcPr>
          <w:p w14:paraId="016F9658" w14:textId="1551DA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and n101 co-existence requirements</w:t>
            </w:r>
          </w:p>
        </w:tc>
        <w:tc>
          <w:tcPr>
            <w:tcW w:w="511" w:type="pct"/>
          </w:tcPr>
          <w:p w14:paraId="30E750BD" w14:textId="003547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351120ED" w14:textId="170264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D290743" w14:textId="51CC35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0999</w:t>
            </w:r>
          </w:p>
        </w:tc>
        <w:tc>
          <w:tcPr>
            <w:tcW w:w="294" w:type="pct"/>
          </w:tcPr>
          <w:p w14:paraId="5A0891C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CC9DD0" w14:textId="2236FA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5CF0256" w14:textId="32402D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1998BE9" w14:textId="631741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513" w:type="pct"/>
          </w:tcPr>
          <w:p w14:paraId="0A994E5A" w14:textId="0E3EC3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3DDABCE1" w14:textId="77777777" w:rsidTr="009434D5">
        <w:tc>
          <w:tcPr>
            <w:tcW w:w="587" w:type="pct"/>
          </w:tcPr>
          <w:p w14:paraId="463A5D22" w14:textId="0B8CEB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R4-2205946</w:t>
            </w:r>
          </w:p>
        </w:tc>
        <w:tc>
          <w:tcPr>
            <w:tcW w:w="812" w:type="pct"/>
          </w:tcPr>
          <w:p w14:paraId="4813C06F" w14:textId="382E30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n102 co-existence requirements</w:t>
            </w:r>
          </w:p>
        </w:tc>
        <w:tc>
          <w:tcPr>
            <w:tcW w:w="511" w:type="pct"/>
          </w:tcPr>
          <w:p w14:paraId="38CA4F6C" w14:textId="5F0CE5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4455A7B1" w14:textId="0CDED4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250F19C1" w14:textId="5B968C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294" w:type="pct"/>
          </w:tcPr>
          <w:p w14:paraId="4F5BBC8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5C88D2" w14:textId="3995DD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1F9AAD8" w14:textId="456B08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21BF00B" w14:textId="362350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NR_6GHz_unlic_EU-Perf</w:t>
            </w:r>
          </w:p>
        </w:tc>
        <w:tc>
          <w:tcPr>
            <w:tcW w:w="513" w:type="pct"/>
          </w:tcPr>
          <w:p w14:paraId="14D4AC17" w14:textId="03D029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8CEC284" w14:textId="77777777" w:rsidTr="009434D5">
        <w:tc>
          <w:tcPr>
            <w:tcW w:w="587" w:type="pct"/>
          </w:tcPr>
          <w:p w14:paraId="4221F6CD" w14:textId="6F091B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R4-2207477</w:t>
            </w:r>
          </w:p>
        </w:tc>
        <w:tc>
          <w:tcPr>
            <w:tcW w:w="812" w:type="pct"/>
          </w:tcPr>
          <w:p w14:paraId="2C05E23A" w14:textId="4B6DAD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(Rel-15, CAT F)</w:t>
            </w:r>
          </w:p>
        </w:tc>
        <w:tc>
          <w:tcPr>
            <w:tcW w:w="511" w:type="pct"/>
          </w:tcPr>
          <w:p w14:paraId="78C4970B" w14:textId="49952C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28E3883E" w14:textId="7AE7AD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3BEE871E" w14:textId="24F4E1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1001</w:t>
            </w:r>
          </w:p>
        </w:tc>
        <w:tc>
          <w:tcPr>
            <w:tcW w:w="294" w:type="pct"/>
          </w:tcPr>
          <w:p w14:paraId="48C2668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E3768C" w14:textId="617AC5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547B33A" w14:textId="3DFEA5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AB36DCC" w14:textId="6D2166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4087E7A7" w14:textId="355C1A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6CD93A3" w14:textId="77777777" w:rsidTr="009434D5">
        <w:tc>
          <w:tcPr>
            <w:tcW w:w="587" w:type="pct"/>
          </w:tcPr>
          <w:p w14:paraId="24F71DBC" w14:textId="07A597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R4-2207478</w:t>
            </w:r>
          </w:p>
        </w:tc>
        <w:tc>
          <w:tcPr>
            <w:tcW w:w="812" w:type="pct"/>
          </w:tcPr>
          <w:p w14:paraId="373C84DF" w14:textId="76AC27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F)</w:t>
            </w:r>
          </w:p>
        </w:tc>
        <w:tc>
          <w:tcPr>
            <w:tcW w:w="511" w:type="pct"/>
          </w:tcPr>
          <w:p w14:paraId="27C2351B" w14:textId="458536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607C1B55" w14:textId="229BA4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4317382" w14:textId="4805E1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1002</w:t>
            </w:r>
          </w:p>
        </w:tc>
        <w:tc>
          <w:tcPr>
            <w:tcW w:w="294" w:type="pct"/>
          </w:tcPr>
          <w:p w14:paraId="4828FDB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9A5E39" w14:textId="249803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81D9D81" w14:textId="76BB99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3302DD1" w14:textId="15F1C9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MSR_GSM_UTRA_LTE_NR-Perf</w:t>
            </w:r>
          </w:p>
        </w:tc>
        <w:tc>
          <w:tcPr>
            <w:tcW w:w="513" w:type="pct"/>
          </w:tcPr>
          <w:p w14:paraId="3A5A5722" w14:textId="77CF94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591B8FD" w14:textId="77777777" w:rsidTr="009434D5">
        <w:tc>
          <w:tcPr>
            <w:tcW w:w="587" w:type="pct"/>
          </w:tcPr>
          <w:p w14:paraId="2086B580" w14:textId="327287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R4-2207479</w:t>
            </w:r>
          </w:p>
        </w:tc>
        <w:tc>
          <w:tcPr>
            <w:tcW w:w="812" w:type="pct"/>
          </w:tcPr>
          <w:p w14:paraId="6AEDB57B" w14:textId="6ED428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F)</w:t>
            </w:r>
          </w:p>
        </w:tc>
        <w:tc>
          <w:tcPr>
            <w:tcW w:w="511" w:type="pct"/>
          </w:tcPr>
          <w:p w14:paraId="3C58228D" w14:textId="5C29F9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1C32403C" w14:textId="515940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ED6FC70" w14:textId="6810C5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1003</w:t>
            </w:r>
          </w:p>
        </w:tc>
        <w:tc>
          <w:tcPr>
            <w:tcW w:w="294" w:type="pct"/>
          </w:tcPr>
          <w:p w14:paraId="289F28D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EE4C8A" w14:textId="667BE3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CFB502E" w14:textId="39D555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03FCCE7" w14:textId="482D33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MSR_GSM_UTRA_LTE_NR-Perf</w:t>
            </w:r>
          </w:p>
        </w:tc>
        <w:tc>
          <w:tcPr>
            <w:tcW w:w="513" w:type="pct"/>
          </w:tcPr>
          <w:p w14:paraId="1AA48BBE" w14:textId="091ED7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0BC6219" w14:textId="77777777" w:rsidTr="009434D5">
        <w:tc>
          <w:tcPr>
            <w:tcW w:w="587" w:type="pct"/>
          </w:tcPr>
          <w:p w14:paraId="2CBDA47A" w14:textId="660C2E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R4-2207522</w:t>
            </w:r>
          </w:p>
        </w:tc>
        <w:tc>
          <w:tcPr>
            <w:tcW w:w="812" w:type="pct"/>
          </w:tcPr>
          <w:p w14:paraId="025BAE98" w14:textId="7C5DE1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RMR 1900MHz band n101 introduction</w:t>
            </w:r>
          </w:p>
        </w:tc>
        <w:tc>
          <w:tcPr>
            <w:tcW w:w="511" w:type="pct"/>
          </w:tcPr>
          <w:p w14:paraId="1245C1A2" w14:textId="3893F2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1922111D" w14:textId="1ED3CE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AF744ED" w14:textId="3E973B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1004</w:t>
            </w:r>
          </w:p>
        </w:tc>
        <w:tc>
          <w:tcPr>
            <w:tcW w:w="294" w:type="pct"/>
          </w:tcPr>
          <w:p w14:paraId="0B1C053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004BD8" w14:textId="4AC324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F6A80E7" w14:textId="3B6F08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3DFD2D1" w14:textId="2D9B7E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4CA77EE8" w14:textId="415A51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700FE50" w14:textId="77777777" w:rsidTr="009434D5">
        <w:tc>
          <w:tcPr>
            <w:tcW w:w="587" w:type="pct"/>
          </w:tcPr>
          <w:p w14:paraId="6619FCBB" w14:textId="0C2926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R4-2203969</w:t>
            </w:r>
          </w:p>
        </w:tc>
        <w:tc>
          <w:tcPr>
            <w:tcW w:w="812" w:type="pct"/>
          </w:tcPr>
          <w:p w14:paraId="0E0187CD" w14:textId="21ADEB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37.145-1 on BS RF conformance testing for 1024QAM  for NR FR1</w:t>
            </w:r>
          </w:p>
        </w:tc>
        <w:tc>
          <w:tcPr>
            <w:tcW w:w="511" w:type="pct"/>
          </w:tcPr>
          <w:p w14:paraId="6BC36C3B" w14:textId="282D7D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431C0C71" w14:textId="74376D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6163261" w14:textId="0D6F01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294" w:type="pct"/>
          </w:tcPr>
          <w:p w14:paraId="3C97793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124C36" w14:textId="769606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B02788D" w14:textId="74775E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8D79742" w14:textId="226244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3" w:type="pct"/>
          </w:tcPr>
          <w:p w14:paraId="41D2973E" w14:textId="2EF9CE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F5DEE57" w14:textId="77777777" w:rsidTr="009434D5">
        <w:tc>
          <w:tcPr>
            <w:tcW w:w="587" w:type="pct"/>
          </w:tcPr>
          <w:p w14:paraId="272F4A34" w14:textId="718D30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R4-2205989</w:t>
            </w:r>
          </w:p>
        </w:tc>
        <w:tc>
          <w:tcPr>
            <w:tcW w:w="812" w:type="pct"/>
          </w:tcPr>
          <w:p w14:paraId="5C3E6982" w14:textId="508043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implementation of LTE_upper_700MHz_A band 103</w:t>
            </w:r>
          </w:p>
        </w:tc>
        <w:tc>
          <w:tcPr>
            <w:tcW w:w="511" w:type="pct"/>
          </w:tcPr>
          <w:p w14:paraId="6162780A" w14:textId="639F71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19A41358" w14:textId="76D2BB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686C62C" w14:textId="0D687D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294" w:type="pct"/>
          </w:tcPr>
          <w:p w14:paraId="3B6D707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80169C" w14:textId="7CAFBD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CF06444" w14:textId="7CF56F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D437FD0" w14:textId="6EBB97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18B12D3" w14:textId="2DC0D0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EDA8EF7" w14:textId="77777777" w:rsidTr="009434D5">
        <w:tc>
          <w:tcPr>
            <w:tcW w:w="587" w:type="pct"/>
          </w:tcPr>
          <w:p w14:paraId="0007CFF0" w14:textId="01AB87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R4-2206496</w:t>
            </w:r>
          </w:p>
        </w:tc>
        <w:tc>
          <w:tcPr>
            <w:tcW w:w="812" w:type="pct"/>
          </w:tcPr>
          <w:p w14:paraId="46C0DCB0" w14:textId="2C7177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implementation of LTE_upper_700MHz_A band 103</w:t>
            </w:r>
          </w:p>
        </w:tc>
        <w:tc>
          <w:tcPr>
            <w:tcW w:w="511" w:type="pct"/>
          </w:tcPr>
          <w:p w14:paraId="6FDF361C" w14:textId="1809DD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612BC668" w14:textId="4D8D09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676775E5" w14:textId="36BD21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294" w:type="pct"/>
          </w:tcPr>
          <w:p w14:paraId="0722C489" w14:textId="10B0E400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BDA764A" w14:textId="6D2788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6F8C966" w14:textId="20A7A3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1534A0F" w14:textId="5A35F4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234D12E5" w14:textId="62F1B3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885EE8A" w14:textId="77777777" w:rsidTr="009434D5">
        <w:tc>
          <w:tcPr>
            <w:tcW w:w="587" w:type="pct"/>
          </w:tcPr>
          <w:p w14:paraId="6DBE15B8" w14:textId="551D0A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R4-2206362</w:t>
            </w:r>
          </w:p>
        </w:tc>
        <w:tc>
          <w:tcPr>
            <w:tcW w:w="812" w:type="pct"/>
          </w:tcPr>
          <w:p w14:paraId="30541447" w14:textId="5616D6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37.145-1 - adding band n102</w:t>
            </w:r>
          </w:p>
        </w:tc>
        <w:tc>
          <w:tcPr>
            <w:tcW w:w="511" w:type="pct"/>
          </w:tcPr>
          <w:p w14:paraId="249AB8F1" w14:textId="452862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443" w:type="pct"/>
          </w:tcPr>
          <w:p w14:paraId="5EB5C486" w14:textId="39622A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7E4133C0" w14:textId="05F648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0281</w:t>
            </w:r>
          </w:p>
        </w:tc>
        <w:tc>
          <w:tcPr>
            <w:tcW w:w="294" w:type="pct"/>
          </w:tcPr>
          <w:p w14:paraId="266B3C3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F2FB26" w14:textId="544404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699DED5" w14:textId="506BFE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8067F4C" w14:textId="5A0C9A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5C4E725B" w14:textId="308E1B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8B39E5E" w14:textId="77777777" w:rsidTr="009434D5">
        <w:tc>
          <w:tcPr>
            <w:tcW w:w="587" w:type="pct"/>
          </w:tcPr>
          <w:p w14:paraId="0F503444" w14:textId="3DCF4D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R4-2207480</w:t>
            </w:r>
          </w:p>
        </w:tc>
        <w:tc>
          <w:tcPr>
            <w:tcW w:w="812" w:type="pct"/>
          </w:tcPr>
          <w:p w14:paraId="12F1D226" w14:textId="54DDCB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511" w:type="pct"/>
          </w:tcPr>
          <w:p w14:paraId="6217AD2E" w14:textId="5BC91B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415BB273" w14:textId="4D3F2A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75D9BF77" w14:textId="0B533C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0282</w:t>
            </w:r>
          </w:p>
        </w:tc>
        <w:tc>
          <w:tcPr>
            <w:tcW w:w="294" w:type="pct"/>
          </w:tcPr>
          <w:p w14:paraId="3D93225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98D226" w14:textId="1346D3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11C2C949" w14:textId="1F382C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8B0A1F3" w14:textId="490FF9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2B41DC77" w14:textId="04F0E1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5F5E7B5" w14:textId="77777777" w:rsidTr="009434D5">
        <w:tc>
          <w:tcPr>
            <w:tcW w:w="587" w:type="pct"/>
          </w:tcPr>
          <w:p w14:paraId="16E8D095" w14:textId="75C6F5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R4-2207481</w:t>
            </w:r>
          </w:p>
        </w:tc>
        <w:tc>
          <w:tcPr>
            <w:tcW w:w="812" w:type="pct"/>
          </w:tcPr>
          <w:p w14:paraId="7C96A0F8" w14:textId="6CD74E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F)</w:t>
            </w:r>
          </w:p>
        </w:tc>
        <w:tc>
          <w:tcPr>
            <w:tcW w:w="511" w:type="pct"/>
          </w:tcPr>
          <w:p w14:paraId="39AA36D1" w14:textId="1AFD16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5205B8FB" w14:textId="7A606B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09652D8" w14:textId="6006DE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294" w:type="pct"/>
          </w:tcPr>
          <w:p w14:paraId="61F5044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B11F03" w14:textId="028D69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8FF7110" w14:textId="061A29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AA1246B" w14:textId="34A93A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AASenh_BS_LTE_UTRA-Perf, TEI15</w:t>
            </w:r>
          </w:p>
        </w:tc>
        <w:tc>
          <w:tcPr>
            <w:tcW w:w="513" w:type="pct"/>
          </w:tcPr>
          <w:p w14:paraId="32FED9CA" w14:textId="5B2C70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B0AF3F9" w14:textId="77777777" w:rsidTr="009434D5">
        <w:tc>
          <w:tcPr>
            <w:tcW w:w="587" w:type="pct"/>
          </w:tcPr>
          <w:p w14:paraId="6704E330" w14:textId="0E3E69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R4-2207482</w:t>
            </w:r>
          </w:p>
        </w:tc>
        <w:tc>
          <w:tcPr>
            <w:tcW w:w="812" w:type="pct"/>
          </w:tcPr>
          <w:p w14:paraId="418CA62B" w14:textId="0B5110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511" w:type="pct"/>
          </w:tcPr>
          <w:p w14:paraId="4BCF9184" w14:textId="3FF31D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750E633F" w14:textId="6CC25B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402501D" w14:textId="7747D7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294" w:type="pct"/>
          </w:tcPr>
          <w:p w14:paraId="27C8357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B8C4CA" w14:textId="1A15E8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962650E" w14:textId="558E27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0ECBA49A" w14:textId="4992E8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AASenh_BS_LTE_UTRA-Perf, TEI15</w:t>
            </w:r>
          </w:p>
        </w:tc>
        <w:tc>
          <w:tcPr>
            <w:tcW w:w="513" w:type="pct"/>
          </w:tcPr>
          <w:p w14:paraId="35766B9B" w14:textId="23FC21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D62B1D5" w14:textId="77777777" w:rsidTr="009434D5">
        <w:tc>
          <w:tcPr>
            <w:tcW w:w="587" w:type="pct"/>
          </w:tcPr>
          <w:p w14:paraId="6FB324CF" w14:textId="2E4D13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R4-2207524</w:t>
            </w:r>
          </w:p>
        </w:tc>
        <w:tc>
          <w:tcPr>
            <w:tcW w:w="812" w:type="pct"/>
          </w:tcPr>
          <w:p w14:paraId="4698131C" w14:textId="5DE05E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37.145-1: RMR 1900MHz band n101 introduction </w:t>
            </w:r>
          </w:p>
        </w:tc>
        <w:tc>
          <w:tcPr>
            <w:tcW w:w="511" w:type="pct"/>
          </w:tcPr>
          <w:p w14:paraId="5321E107" w14:textId="0399BF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55C2AACD" w14:textId="3C59C8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81F4B79" w14:textId="5B7DF7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294" w:type="pct"/>
          </w:tcPr>
          <w:p w14:paraId="539F21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E80097" w14:textId="0A8BD2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16B693C" w14:textId="312391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0B10E79" w14:textId="3C8E62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4384EC1B" w14:textId="3D5859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AEE4B34" w14:textId="77777777" w:rsidTr="009434D5">
        <w:tc>
          <w:tcPr>
            <w:tcW w:w="587" w:type="pct"/>
          </w:tcPr>
          <w:p w14:paraId="39083572" w14:textId="42C7DB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R4-2205195</w:t>
            </w:r>
          </w:p>
        </w:tc>
        <w:tc>
          <w:tcPr>
            <w:tcW w:w="812" w:type="pct"/>
          </w:tcPr>
          <w:p w14:paraId="0AF71608" w14:textId="083EFC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 with 1024QAM introduction</w:t>
            </w:r>
          </w:p>
        </w:tc>
        <w:tc>
          <w:tcPr>
            <w:tcW w:w="511" w:type="pct"/>
          </w:tcPr>
          <w:p w14:paraId="4414EC8D" w14:textId="737153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71C3A72D" w14:textId="5DA1A0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9F14DE6" w14:textId="1C89C4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294" w:type="pct"/>
          </w:tcPr>
          <w:p w14:paraId="394667C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07A3BE" w14:textId="6C3980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9218C30" w14:textId="74F7CE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70BD0F2" w14:textId="61BC40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</w:t>
            </w:r>
          </w:p>
        </w:tc>
        <w:tc>
          <w:tcPr>
            <w:tcW w:w="513" w:type="pct"/>
          </w:tcPr>
          <w:p w14:paraId="4B5BC701" w14:textId="0DFFA4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F656A06" w14:textId="77777777" w:rsidTr="009434D5">
        <w:tc>
          <w:tcPr>
            <w:tcW w:w="587" w:type="pct"/>
          </w:tcPr>
          <w:p w14:paraId="1138F85C" w14:textId="70A165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R4-2205990</w:t>
            </w:r>
          </w:p>
        </w:tc>
        <w:tc>
          <w:tcPr>
            <w:tcW w:w="812" w:type="pct"/>
          </w:tcPr>
          <w:p w14:paraId="519C8E14" w14:textId="7ABE2E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implementation of LTE_upper_700MHz_A band 103</w:t>
            </w:r>
          </w:p>
        </w:tc>
        <w:tc>
          <w:tcPr>
            <w:tcW w:w="511" w:type="pct"/>
          </w:tcPr>
          <w:p w14:paraId="7E0378FE" w14:textId="6D03BA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66459F68" w14:textId="43097D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180151CB" w14:textId="5E226F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294" w:type="pct"/>
          </w:tcPr>
          <w:p w14:paraId="05AB99A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31C13B" w14:textId="6A0EF8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6CEC50E" w14:textId="5B5A25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56A9503" w14:textId="2C540D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64E34F48" w14:textId="2FA6F2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0C203CE" w14:textId="77777777" w:rsidTr="009434D5">
        <w:tc>
          <w:tcPr>
            <w:tcW w:w="587" w:type="pct"/>
          </w:tcPr>
          <w:p w14:paraId="75357719" w14:textId="3E18E7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R4-2206497</w:t>
            </w:r>
          </w:p>
        </w:tc>
        <w:tc>
          <w:tcPr>
            <w:tcW w:w="812" w:type="pct"/>
          </w:tcPr>
          <w:p w14:paraId="1F26E156" w14:textId="5C64C9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implementation of LTE_upper_700MHz_A band 103</w:t>
            </w:r>
          </w:p>
        </w:tc>
        <w:tc>
          <w:tcPr>
            <w:tcW w:w="511" w:type="pct"/>
          </w:tcPr>
          <w:p w14:paraId="319F5F68" w14:textId="218662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4A1BF757" w14:textId="3B8131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DECA74A" w14:textId="664AF1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294" w:type="pct"/>
          </w:tcPr>
          <w:p w14:paraId="6ADA7DD3" w14:textId="640ECEF9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B19ED7B" w14:textId="272710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CB85BD5" w14:textId="20AA59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7A7AD2F" w14:textId="423C69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6AB9D66" w14:textId="229AA8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CAD559C" w14:textId="77777777" w:rsidTr="009434D5">
        <w:tc>
          <w:tcPr>
            <w:tcW w:w="587" w:type="pct"/>
          </w:tcPr>
          <w:p w14:paraId="564B6A9D" w14:textId="70B9EA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R4-2206363</w:t>
            </w:r>
          </w:p>
        </w:tc>
        <w:tc>
          <w:tcPr>
            <w:tcW w:w="812" w:type="pct"/>
          </w:tcPr>
          <w:p w14:paraId="2645FE60" w14:textId="2757F7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37.145-2 - adding band n102</w:t>
            </w:r>
          </w:p>
        </w:tc>
        <w:tc>
          <w:tcPr>
            <w:tcW w:w="511" w:type="pct"/>
          </w:tcPr>
          <w:p w14:paraId="663C6D95" w14:textId="74BE47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443" w:type="pct"/>
          </w:tcPr>
          <w:p w14:paraId="3744DCA0" w14:textId="42D787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7D0A463" w14:textId="61727B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294" w:type="pct"/>
          </w:tcPr>
          <w:p w14:paraId="4A3F67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85690A" w14:textId="7FF975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21BA8CF" w14:textId="202C2D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A27D08E" w14:textId="59D69B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6478E31A" w14:textId="190D5B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9B06191" w14:textId="77777777" w:rsidTr="009434D5">
        <w:tc>
          <w:tcPr>
            <w:tcW w:w="587" w:type="pct"/>
          </w:tcPr>
          <w:p w14:paraId="1D68B411" w14:textId="1E9BB1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R4-2207483</w:t>
            </w:r>
          </w:p>
        </w:tc>
        <w:tc>
          <w:tcPr>
            <w:tcW w:w="812" w:type="pct"/>
          </w:tcPr>
          <w:p w14:paraId="54D0B050" w14:textId="55F075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511" w:type="pct"/>
          </w:tcPr>
          <w:p w14:paraId="6508D97B" w14:textId="04C986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1F8C3D85" w14:textId="424208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220D821" w14:textId="7A51BC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294" w:type="pct"/>
          </w:tcPr>
          <w:p w14:paraId="2110486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B645CD" w14:textId="2CB603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3A08DA8" w14:textId="5DB5F8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1674B1C" w14:textId="28FDC0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3" w:type="pct"/>
          </w:tcPr>
          <w:p w14:paraId="02B94C4A" w14:textId="29D430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7418664" w14:textId="77777777" w:rsidTr="009434D5">
        <w:tc>
          <w:tcPr>
            <w:tcW w:w="587" w:type="pct"/>
          </w:tcPr>
          <w:p w14:paraId="68B3F17E" w14:textId="37CD85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R4-2207484</w:t>
            </w:r>
          </w:p>
        </w:tc>
        <w:tc>
          <w:tcPr>
            <w:tcW w:w="812" w:type="pct"/>
          </w:tcPr>
          <w:p w14:paraId="5A4468FB" w14:textId="627F55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F)</w:t>
            </w:r>
          </w:p>
        </w:tc>
        <w:tc>
          <w:tcPr>
            <w:tcW w:w="511" w:type="pct"/>
          </w:tcPr>
          <w:p w14:paraId="0D7C48D7" w14:textId="49FA45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740329E8" w14:textId="215C1B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386BA643" w14:textId="659721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294" w:type="pct"/>
          </w:tcPr>
          <w:p w14:paraId="14D6314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2D61EE" w14:textId="71E6D0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0012F24F" w14:textId="3ED622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1E66423" w14:textId="38006B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AASenh_BS_LTE_UTRA-Perf, TEI15</w:t>
            </w:r>
          </w:p>
        </w:tc>
        <w:tc>
          <w:tcPr>
            <w:tcW w:w="513" w:type="pct"/>
          </w:tcPr>
          <w:p w14:paraId="2E9C8FB3" w14:textId="0333A2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5A4446E" w14:textId="77777777" w:rsidTr="009434D5">
        <w:tc>
          <w:tcPr>
            <w:tcW w:w="587" w:type="pct"/>
          </w:tcPr>
          <w:p w14:paraId="65D1074C" w14:textId="49E206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R4-2207485</w:t>
            </w:r>
          </w:p>
        </w:tc>
        <w:tc>
          <w:tcPr>
            <w:tcW w:w="812" w:type="pct"/>
          </w:tcPr>
          <w:p w14:paraId="1F11E2E7" w14:textId="7F2334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511" w:type="pct"/>
          </w:tcPr>
          <w:p w14:paraId="0C3A67CD" w14:textId="04A9CE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37ACD992" w14:textId="01651C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D23956B" w14:textId="1EF15C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294" w:type="pct"/>
          </w:tcPr>
          <w:p w14:paraId="592832D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333D71" w14:textId="2C872A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6C90200" w14:textId="5879F2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085E8DD9" w14:textId="595A1D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AASenh_BS_LTE_UTRA-Perf, TEI15</w:t>
            </w:r>
          </w:p>
        </w:tc>
        <w:tc>
          <w:tcPr>
            <w:tcW w:w="513" w:type="pct"/>
          </w:tcPr>
          <w:p w14:paraId="2E747B20" w14:textId="712751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3F6328F" w14:textId="77777777" w:rsidTr="009434D5">
        <w:tc>
          <w:tcPr>
            <w:tcW w:w="587" w:type="pct"/>
          </w:tcPr>
          <w:p w14:paraId="03DE3965" w14:textId="46FE84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R4-2207525</w:t>
            </w:r>
          </w:p>
        </w:tc>
        <w:tc>
          <w:tcPr>
            <w:tcW w:w="812" w:type="pct"/>
          </w:tcPr>
          <w:p w14:paraId="7F4C908F" w14:textId="2D3A43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RMR 1900MHz band n101 introduction</w:t>
            </w:r>
          </w:p>
        </w:tc>
        <w:tc>
          <w:tcPr>
            <w:tcW w:w="511" w:type="pct"/>
          </w:tcPr>
          <w:p w14:paraId="3752B8FB" w14:textId="2F33F6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7B8F58E9" w14:textId="778741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4552D9C8" w14:textId="1AF97A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294" w:type="pct"/>
          </w:tcPr>
          <w:p w14:paraId="1679A04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079139" w14:textId="6FDEDE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45B1D15" w14:textId="5414EE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677A59E" w14:textId="421BFF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071962F6" w14:textId="4726D2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EB6672E" w14:textId="77777777" w:rsidTr="009434D5">
        <w:tc>
          <w:tcPr>
            <w:tcW w:w="587" w:type="pct"/>
          </w:tcPr>
          <w:p w14:paraId="3F954E06" w14:textId="16A148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R4-2203659</w:t>
            </w:r>
          </w:p>
        </w:tc>
        <w:tc>
          <w:tcPr>
            <w:tcW w:w="812" w:type="pct"/>
          </w:tcPr>
          <w:p w14:paraId="5DDF18DD" w14:textId="4458A3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the lower 6GHz unlicensed band</w:t>
            </w:r>
          </w:p>
        </w:tc>
        <w:tc>
          <w:tcPr>
            <w:tcW w:w="511" w:type="pct"/>
          </w:tcPr>
          <w:p w14:paraId="52C9CA93" w14:textId="177708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MediaTek Inc.</w:t>
            </w:r>
          </w:p>
        </w:tc>
        <w:tc>
          <w:tcPr>
            <w:tcW w:w="443" w:type="pct"/>
          </w:tcPr>
          <w:p w14:paraId="226D3FA6" w14:textId="4CA006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2F7967" w14:textId="321634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0990</w:t>
            </w:r>
          </w:p>
        </w:tc>
        <w:tc>
          <w:tcPr>
            <w:tcW w:w="294" w:type="pct"/>
          </w:tcPr>
          <w:p w14:paraId="3C5143C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A2F215" w14:textId="18E39A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A2DC49A" w14:textId="6EA5E6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8DC31E5" w14:textId="6D76B1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</w:t>
            </w:r>
          </w:p>
        </w:tc>
        <w:tc>
          <w:tcPr>
            <w:tcW w:w="513" w:type="pct"/>
          </w:tcPr>
          <w:p w14:paraId="1272F1E4" w14:textId="7D881B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81946CA" w14:textId="77777777" w:rsidTr="009434D5">
        <w:tc>
          <w:tcPr>
            <w:tcW w:w="587" w:type="pct"/>
          </w:tcPr>
          <w:p w14:paraId="4FE15617" w14:textId="6CBD6B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R4-2206364</w:t>
            </w:r>
          </w:p>
        </w:tc>
        <w:tc>
          <w:tcPr>
            <w:tcW w:w="812" w:type="pct"/>
          </w:tcPr>
          <w:p w14:paraId="12B07EBC" w14:textId="39D7CF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the lower 6GHz unlicensed band</w:t>
            </w:r>
          </w:p>
        </w:tc>
        <w:tc>
          <w:tcPr>
            <w:tcW w:w="511" w:type="pct"/>
          </w:tcPr>
          <w:p w14:paraId="17FAA5A0" w14:textId="273934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MediaTek Inc.</w:t>
            </w:r>
          </w:p>
        </w:tc>
        <w:tc>
          <w:tcPr>
            <w:tcW w:w="443" w:type="pct"/>
          </w:tcPr>
          <w:p w14:paraId="05B0AEDD" w14:textId="58A9EA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6310F8D" w14:textId="099A77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0990</w:t>
            </w:r>
          </w:p>
        </w:tc>
        <w:tc>
          <w:tcPr>
            <w:tcW w:w="294" w:type="pct"/>
          </w:tcPr>
          <w:p w14:paraId="032E8811" w14:textId="05EF1919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26A09C" w14:textId="40A28C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3EC4F81" w14:textId="36EF42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BB2AF47" w14:textId="13D108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</w:t>
            </w:r>
          </w:p>
        </w:tc>
        <w:tc>
          <w:tcPr>
            <w:tcW w:w="513" w:type="pct"/>
          </w:tcPr>
          <w:p w14:paraId="30FAFF1A" w14:textId="5532A6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95E953A" w14:textId="77777777" w:rsidTr="009434D5">
        <w:tc>
          <w:tcPr>
            <w:tcW w:w="587" w:type="pct"/>
          </w:tcPr>
          <w:p w14:paraId="23CBC4FE" w14:textId="1C8FC6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R4-2203663</w:t>
            </w:r>
          </w:p>
        </w:tc>
        <w:tc>
          <w:tcPr>
            <w:tcW w:w="812" w:type="pct"/>
          </w:tcPr>
          <w:p w14:paraId="5B510AA1" w14:textId="52B0EE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operation in full unlicensed band 5925-7125MHz</w:t>
            </w:r>
          </w:p>
        </w:tc>
        <w:tc>
          <w:tcPr>
            <w:tcW w:w="511" w:type="pct"/>
          </w:tcPr>
          <w:p w14:paraId="4F11B1D5" w14:textId="68A951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74E00F11" w14:textId="42AA46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2AF0572" w14:textId="1950DA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0991</w:t>
            </w:r>
          </w:p>
        </w:tc>
        <w:tc>
          <w:tcPr>
            <w:tcW w:w="294" w:type="pct"/>
          </w:tcPr>
          <w:p w14:paraId="1F70D37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6C2E2D" w14:textId="4DCAB0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F3460EB" w14:textId="73F3D8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776F8C7" w14:textId="6CB499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513" w:type="pct"/>
          </w:tcPr>
          <w:p w14:paraId="0A32C93B" w14:textId="6775A7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F3AD26D" w14:textId="77777777" w:rsidTr="009434D5">
        <w:tc>
          <w:tcPr>
            <w:tcW w:w="587" w:type="pct"/>
          </w:tcPr>
          <w:p w14:paraId="0751713D" w14:textId="6EA77E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R4-2206370</w:t>
            </w:r>
          </w:p>
        </w:tc>
        <w:tc>
          <w:tcPr>
            <w:tcW w:w="812" w:type="pct"/>
          </w:tcPr>
          <w:p w14:paraId="5A71E682" w14:textId="2ABC65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operation in full unlicensed band 5925-7125MHz</w:t>
            </w:r>
          </w:p>
        </w:tc>
        <w:tc>
          <w:tcPr>
            <w:tcW w:w="511" w:type="pct"/>
          </w:tcPr>
          <w:p w14:paraId="5EA4EFA7" w14:textId="189EC7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788ABF1E" w14:textId="1E67D9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D2DFD9" w14:textId="110E56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0991</w:t>
            </w:r>
          </w:p>
        </w:tc>
        <w:tc>
          <w:tcPr>
            <w:tcW w:w="294" w:type="pct"/>
          </w:tcPr>
          <w:p w14:paraId="1DE29513" w14:textId="6E2B0610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7DBC84" w14:textId="039486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AB5D9CA" w14:textId="740545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D70D8F3" w14:textId="0959CB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513" w:type="pct"/>
          </w:tcPr>
          <w:p w14:paraId="0D3FAF75" w14:textId="54D286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BAE98F8" w14:textId="77777777" w:rsidTr="009434D5">
        <w:tc>
          <w:tcPr>
            <w:tcW w:w="587" w:type="pct"/>
          </w:tcPr>
          <w:p w14:paraId="018D0BC4" w14:textId="542F49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R4-2203822</w:t>
            </w:r>
          </w:p>
        </w:tc>
        <w:tc>
          <w:tcPr>
            <w:tcW w:w="812" w:type="pct"/>
          </w:tcPr>
          <w:p w14:paraId="1B090B2A" w14:textId="35121A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 CR: UE RF requirements for DMRS bundling</w:t>
            </w:r>
          </w:p>
        </w:tc>
        <w:tc>
          <w:tcPr>
            <w:tcW w:w="511" w:type="pct"/>
          </w:tcPr>
          <w:p w14:paraId="44FDFD23" w14:textId="129D71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3" w:type="pct"/>
          </w:tcPr>
          <w:p w14:paraId="5EE4F381" w14:textId="3D13F2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05E7E79" w14:textId="41549F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0992</w:t>
            </w:r>
          </w:p>
        </w:tc>
        <w:tc>
          <w:tcPr>
            <w:tcW w:w="294" w:type="pct"/>
          </w:tcPr>
          <w:p w14:paraId="14269CE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5F4069" w14:textId="6673B1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936CFD6" w14:textId="7F7C6D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6D040D2" w14:textId="63860E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2E53B0B3" w14:textId="28E934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9434D5" w14:paraId="6FAE791D" w14:textId="77777777" w:rsidTr="009434D5">
        <w:tc>
          <w:tcPr>
            <w:tcW w:w="587" w:type="pct"/>
          </w:tcPr>
          <w:p w14:paraId="1A01686B" w14:textId="136951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R4-2203824</w:t>
            </w:r>
          </w:p>
        </w:tc>
        <w:tc>
          <w:tcPr>
            <w:tcW w:w="812" w:type="pct"/>
          </w:tcPr>
          <w:p w14:paraId="430F8240" w14:textId="4A5977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UL MIMO coherence for Tx switching</w:t>
            </w:r>
          </w:p>
        </w:tc>
        <w:tc>
          <w:tcPr>
            <w:tcW w:w="511" w:type="pct"/>
          </w:tcPr>
          <w:p w14:paraId="45049FA0" w14:textId="654ABC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3" w:type="pct"/>
          </w:tcPr>
          <w:p w14:paraId="5D6C96D0" w14:textId="7F2881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E293AA" w14:textId="4FF9AC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0993</w:t>
            </w:r>
          </w:p>
        </w:tc>
        <w:tc>
          <w:tcPr>
            <w:tcW w:w="294" w:type="pct"/>
          </w:tcPr>
          <w:p w14:paraId="74479C0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398604" w14:textId="385F7B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BD740C4" w14:textId="421BF6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BDC55AD" w14:textId="45D246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2ECFA9B6" w14:textId="2EE585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F8A5F3F" w14:textId="77777777" w:rsidTr="009434D5">
        <w:tc>
          <w:tcPr>
            <w:tcW w:w="587" w:type="pct"/>
          </w:tcPr>
          <w:p w14:paraId="584A4BC5" w14:textId="2A74F0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R4-2203967</w:t>
            </w:r>
          </w:p>
        </w:tc>
        <w:tc>
          <w:tcPr>
            <w:tcW w:w="812" w:type="pct"/>
          </w:tcPr>
          <w:p w14:paraId="3549BA21" w14:textId="6329AF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511" w:type="pct"/>
          </w:tcPr>
          <w:p w14:paraId="68765D9A" w14:textId="512EB7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1FF1C014" w14:textId="084A76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8627EA8" w14:textId="2BC3B8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0994</w:t>
            </w:r>
          </w:p>
        </w:tc>
        <w:tc>
          <w:tcPr>
            <w:tcW w:w="294" w:type="pct"/>
          </w:tcPr>
          <w:p w14:paraId="15A1C02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54AEAA" w14:textId="0E938C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0BDB98D" w14:textId="4D8A49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984318F" w14:textId="4D2192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513" w:type="pct"/>
          </w:tcPr>
          <w:p w14:paraId="6F6E24E5" w14:textId="1C01E2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69518C5" w14:textId="77777777" w:rsidTr="009434D5">
        <w:tc>
          <w:tcPr>
            <w:tcW w:w="587" w:type="pct"/>
          </w:tcPr>
          <w:p w14:paraId="7864DC80" w14:textId="60E40E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R4-2203985</w:t>
            </w:r>
          </w:p>
        </w:tc>
        <w:tc>
          <w:tcPr>
            <w:tcW w:w="812" w:type="pct"/>
          </w:tcPr>
          <w:p w14:paraId="506C1754" w14:textId="2806F2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1" w:type="pct"/>
          </w:tcPr>
          <w:p w14:paraId="5DC7E308" w14:textId="2D82A8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585D8ADD" w14:textId="089108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A51BC6" w14:textId="3EF076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0995</w:t>
            </w:r>
          </w:p>
        </w:tc>
        <w:tc>
          <w:tcPr>
            <w:tcW w:w="294" w:type="pct"/>
          </w:tcPr>
          <w:p w14:paraId="34274C7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ACC997" w14:textId="2A1060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9BEA2B0" w14:textId="5156FE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17404F1" w14:textId="117675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3" w:type="pct"/>
          </w:tcPr>
          <w:p w14:paraId="1AEE6493" w14:textId="087C9F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41631F8" w14:textId="77777777" w:rsidTr="009434D5">
        <w:tc>
          <w:tcPr>
            <w:tcW w:w="587" w:type="pct"/>
          </w:tcPr>
          <w:p w14:paraId="4C2761DE" w14:textId="7287D2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R4-2204048</w:t>
            </w:r>
          </w:p>
        </w:tc>
        <w:tc>
          <w:tcPr>
            <w:tcW w:w="812" w:type="pct"/>
          </w:tcPr>
          <w:p w14:paraId="1DE252CC" w14:textId="5F9530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4 Rx antenna ports support of band n8</w:t>
            </w:r>
          </w:p>
        </w:tc>
        <w:tc>
          <w:tcPr>
            <w:tcW w:w="511" w:type="pct"/>
          </w:tcPr>
          <w:p w14:paraId="0E8F2B16" w14:textId="796FA9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China Unicom, ZTE, SGS Wireless</w:t>
            </w:r>
          </w:p>
        </w:tc>
        <w:tc>
          <w:tcPr>
            <w:tcW w:w="443" w:type="pct"/>
          </w:tcPr>
          <w:p w14:paraId="2574AFB4" w14:textId="4BD6CB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855586" w14:textId="0A4054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0996</w:t>
            </w:r>
          </w:p>
        </w:tc>
        <w:tc>
          <w:tcPr>
            <w:tcW w:w="294" w:type="pct"/>
          </w:tcPr>
          <w:p w14:paraId="7E2EB3F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BA2294" w14:textId="60FC74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FCD75AF" w14:textId="501E24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828A652" w14:textId="2F6E07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NR_4Rx_Bn8_FWA-Core</w:t>
            </w:r>
          </w:p>
        </w:tc>
        <w:tc>
          <w:tcPr>
            <w:tcW w:w="513" w:type="pct"/>
          </w:tcPr>
          <w:p w14:paraId="7A817944" w14:textId="2B0F5E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2AB9C11" w14:textId="77777777" w:rsidTr="009434D5">
        <w:tc>
          <w:tcPr>
            <w:tcW w:w="587" w:type="pct"/>
          </w:tcPr>
          <w:p w14:paraId="4679C2A9" w14:textId="0C8EEA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R4-2204076</w:t>
            </w:r>
          </w:p>
        </w:tc>
        <w:tc>
          <w:tcPr>
            <w:tcW w:w="812" w:type="pct"/>
          </w:tcPr>
          <w:p w14:paraId="482DBAF1" w14:textId="61C819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</w:t>
            </w:r>
          </w:p>
        </w:tc>
        <w:tc>
          <w:tcPr>
            <w:tcW w:w="511" w:type="pct"/>
          </w:tcPr>
          <w:p w14:paraId="1D697875" w14:textId="547EC0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3" w:type="pct"/>
          </w:tcPr>
          <w:p w14:paraId="723EF03A" w14:textId="1DB0B7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392C519" w14:textId="1F6D5F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0997</w:t>
            </w:r>
          </w:p>
        </w:tc>
        <w:tc>
          <w:tcPr>
            <w:tcW w:w="294" w:type="pct"/>
          </w:tcPr>
          <w:p w14:paraId="60A03CC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4973E3" w14:textId="41FF13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2EFCF7D" w14:textId="719D06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4F7CA59" w14:textId="30100C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NR_UE_PC2_R17_CADC_SUL_xBDL_yBUL</w:t>
            </w:r>
          </w:p>
        </w:tc>
        <w:tc>
          <w:tcPr>
            <w:tcW w:w="513" w:type="pct"/>
          </w:tcPr>
          <w:p w14:paraId="511A8D4D" w14:textId="72B8E7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D5F1E13" w14:textId="77777777" w:rsidTr="009434D5">
        <w:tc>
          <w:tcPr>
            <w:tcW w:w="587" w:type="pct"/>
          </w:tcPr>
          <w:p w14:paraId="5A462693" w14:textId="551198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R4-2204080</w:t>
            </w:r>
          </w:p>
        </w:tc>
        <w:tc>
          <w:tcPr>
            <w:tcW w:w="812" w:type="pct"/>
          </w:tcPr>
          <w:p w14:paraId="5042B5AF" w14:textId="1F17C2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MSD for FDD PC2</w:t>
            </w:r>
          </w:p>
        </w:tc>
        <w:tc>
          <w:tcPr>
            <w:tcW w:w="511" w:type="pct"/>
          </w:tcPr>
          <w:p w14:paraId="2A40E413" w14:textId="6D9EEC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3" w:type="pct"/>
          </w:tcPr>
          <w:p w14:paraId="167A7D27" w14:textId="04DB06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20093F" w14:textId="61A4C5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0998</w:t>
            </w:r>
          </w:p>
        </w:tc>
        <w:tc>
          <w:tcPr>
            <w:tcW w:w="294" w:type="pct"/>
          </w:tcPr>
          <w:p w14:paraId="0C0FAC0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48336E" w14:textId="092F1E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CE9F273" w14:textId="6FBEA6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60730C5" w14:textId="7FFD9D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4CE6CD4F" w14:textId="3F9207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1B24993" w14:textId="77777777" w:rsidTr="009434D5">
        <w:tc>
          <w:tcPr>
            <w:tcW w:w="587" w:type="pct"/>
          </w:tcPr>
          <w:p w14:paraId="4293A75C" w14:textId="1FBD58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R4-2206478</w:t>
            </w:r>
          </w:p>
        </w:tc>
        <w:tc>
          <w:tcPr>
            <w:tcW w:w="812" w:type="pct"/>
          </w:tcPr>
          <w:p w14:paraId="358854EE" w14:textId="3E02C1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MSD for FDD PC2</w:t>
            </w:r>
          </w:p>
        </w:tc>
        <w:tc>
          <w:tcPr>
            <w:tcW w:w="511" w:type="pct"/>
          </w:tcPr>
          <w:p w14:paraId="4A2F0680" w14:textId="0AC525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3" w:type="pct"/>
          </w:tcPr>
          <w:p w14:paraId="091946C1" w14:textId="483246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BBFCF5" w14:textId="4BC04A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0998</w:t>
            </w:r>
          </w:p>
        </w:tc>
        <w:tc>
          <w:tcPr>
            <w:tcW w:w="294" w:type="pct"/>
          </w:tcPr>
          <w:p w14:paraId="2BE4083D" w14:textId="2B06193F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61CDFB4" w14:textId="240348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CBEEA88" w14:textId="2D011C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338640F" w14:textId="1EA8CD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656368A4" w14:textId="4CEC4B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5578BB3" w14:textId="77777777" w:rsidTr="009434D5">
        <w:tc>
          <w:tcPr>
            <w:tcW w:w="587" w:type="pct"/>
          </w:tcPr>
          <w:p w14:paraId="475D9C20" w14:textId="1A9737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R4-2204081</w:t>
            </w:r>
          </w:p>
        </w:tc>
        <w:tc>
          <w:tcPr>
            <w:tcW w:w="812" w:type="pct"/>
          </w:tcPr>
          <w:p w14:paraId="6D3B4027" w14:textId="3640E0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PC2 A-MPR for FDD PC2</w:t>
            </w:r>
          </w:p>
        </w:tc>
        <w:tc>
          <w:tcPr>
            <w:tcW w:w="511" w:type="pct"/>
          </w:tcPr>
          <w:p w14:paraId="151911C8" w14:textId="72003E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3" w:type="pct"/>
          </w:tcPr>
          <w:p w14:paraId="7DCBD1A3" w14:textId="0E7A06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F364BF6" w14:textId="7A6A5D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0999</w:t>
            </w:r>
          </w:p>
        </w:tc>
        <w:tc>
          <w:tcPr>
            <w:tcW w:w="294" w:type="pct"/>
          </w:tcPr>
          <w:p w14:paraId="310CC5A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0774BA" w14:textId="5D8DA4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315F457" w14:textId="1DEC1D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C4B6F3D" w14:textId="062B62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74F77BDC" w14:textId="497301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B31251F" w14:textId="77777777" w:rsidTr="009434D5">
        <w:tc>
          <w:tcPr>
            <w:tcW w:w="587" w:type="pct"/>
          </w:tcPr>
          <w:p w14:paraId="4BAECC48" w14:textId="4769CD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R4-2206475</w:t>
            </w:r>
          </w:p>
        </w:tc>
        <w:tc>
          <w:tcPr>
            <w:tcW w:w="812" w:type="pct"/>
          </w:tcPr>
          <w:p w14:paraId="0BDFB236" w14:textId="40EBA3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PC2 A-MPR for FDD PC2</w:t>
            </w:r>
          </w:p>
        </w:tc>
        <w:tc>
          <w:tcPr>
            <w:tcW w:w="511" w:type="pct"/>
          </w:tcPr>
          <w:p w14:paraId="1FC4831B" w14:textId="2AF1AE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3" w:type="pct"/>
          </w:tcPr>
          <w:p w14:paraId="50E67335" w14:textId="14BE9D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3DE8E46" w14:textId="6FA211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0999</w:t>
            </w:r>
          </w:p>
        </w:tc>
        <w:tc>
          <w:tcPr>
            <w:tcW w:w="294" w:type="pct"/>
          </w:tcPr>
          <w:p w14:paraId="7C04DAFC" w14:textId="377C04D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51E14B" w14:textId="2BD352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D3CDBE1" w14:textId="651685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2CC1437" w14:textId="2C036F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2A3054C7" w14:textId="1ACCD3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B7E4BAA" w14:textId="77777777" w:rsidTr="009434D5">
        <w:tc>
          <w:tcPr>
            <w:tcW w:w="587" w:type="pct"/>
          </w:tcPr>
          <w:p w14:paraId="4263FBD1" w14:textId="27297B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R4-2204086</w:t>
            </w:r>
          </w:p>
        </w:tc>
        <w:tc>
          <w:tcPr>
            <w:tcW w:w="812" w:type="pct"/>
          </w:tcPr>
          <w:p w14:paraId="10C06615" w14:textId="7D7471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DC configurations</w:t>
            </w:r>
          </w:p>
        </w:tc>
        <w:tc>
          <w:tcPr>
            <w:tcW w:w="511" w:type="pct"/>
          </w:tcPr>
          <w:p w14:paraId="4018FCFC" w14:textId="772335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443" w:type="pct"/>
          </w:tcPr>
          <w:p w14:paraId="19AE22B8" w14:textId="1CCF22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876B826" w14:textId="51604E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294" w:type="pct"/>
          </w:tcPr>
          <w:p w14:paraId="0D83525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FA807E" w14:textId="76BFD3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2200DAF" w14:textId="381733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2B9B6FD" w14:textId="6D2786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3" w:type="pct"/>
          </w:tcPr>
          <w:p w14:paraId="49ADCC2A" w14:textId="20578F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AF98572" w14:textId="77777777" w:rsidTr="009434D5">
        <w:tc>
          <w:tcPr>
            <w:tcW w:w="587" w:type="pct"/>
          </w:tcPr>
          <w:p w14:paraId="14D68D97" w14:textId="618152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R4-2206355</w:t>
            </w:r>
          </w:p>
        </w:tc>
        <w:tc>
          <w:tcPr>
            <w:tcW w:w="812" w:type="pct"/>
          </w:tcPr>
          <w:p w14:paraId="06028B6D" w14:textId="39454F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Addition of DC configurations</w:t>
            </w:r>
          </w:p>
        </w:tc>
        <w:tc>
          <w:tcPr>
            <w:tcW w:w="511" w:type="pct"/>
          </w:tcPr>
          <w:p w14:paraId="2AAB7ADA" w14:textId="331580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443" w:type="pct"/>
          </w:tcPr>
          <w:p w14:paraId="0F94B967" w14:textId="5AE966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7996917" w14:textId="470059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294" w:type="pct"/>
          </w:tcPr>
          <w:p w14:paraId="3361702F" w14:textId="7373AF7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C198E8B" w14:textId="381E84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B7E51AC" w14:textId="05BFA6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81011E4" w14:textId="245226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3" w:type="pct"/>
          </w:tcPr>
          <w:p w14:paraId="1B8B52F0" w14:textId="7E8F63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CFA4D69" w14:textId="77777777" w:rsidTr="009434D5">
        <w:tc>
          <w:tcPr>
            <w:tcW w:w="587" w:type="pct"/>
          </w:tcPr>
          <w:p w14:paraId="42313121" w14:textId="697898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R4-2204140</w:t>
            </w:r>
          </w:p>
        </w:tc>
        <w:tc>
          <w:tcPr>
            <w:tcW w:w="812" w:type="pct"/>
          </w:tcPr>
          <w:p w14:paraId="7436898A" w14:textId="527C5A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A-MPR/NS applicability for inter-band NR-DC</w:t>
            </w:r>
          </w:p>
        </w:tc>
        <w:tc>
          <w:tcPr>
            <w:tcW w:w="511" w:type="pct"/>
          </w:tcPr>
          <w:p w14:paraId="6B476911" w14:textId="07B8FA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443" w:type="pct"/>
          </w:tcPr>
          <w:p w14:paraId="2D96ADC8" w14:textId="5E8060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95AE32" w14:textId="7DF26E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1001</w:t>
            </w:r>
          </w:p>
        </w:tc>
        <w:tc>
          <w:tcPr>
            <w:tcW w:w="294" w:type="pct"/>
          </w:tcPr>
          <w:p w14:paraId="7148742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9CDAA8" w14:textId="589652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37D1475" w14:textId="19E852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0869389" w14:textId="00AAC8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25D6D01A" w14:textId="32D66B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6EC93781" w14:textId="77777777" w:rsidTr="009434D5">
        <w:tc>
          <w:tcPr>
            <w:tcW w:w="587" w:type="pct"/>
          </w:tcPr>
          <w:p w14:paraId="53F53532" w14:textId="386352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R4-2206356</w:t>
            </w:r>
          </w:p>
        </w:tc>
        <w:tc>
          <w:tcPr>
            <w:tcW w:w="812" w:type="pct"/>
          </w:tcPr>
          <w:p w14:paraId="0106B136" w14:textId="555C89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A-MPR/NS applicability for inter-band NR-DC</w:t>
            </w:r>
          </w:p>
        </w:tc>
        <w:tc>
          <w:tcPr>
            <w:tcW w:w="511" w:type="pct"/>
          </w:tcPr>
          <w:p w14:paraId="78C90342" w14:textId="5A2689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443" w:type="pct"/>
          </w:tcPr>
          <w:p w14:paraId="528F0658" w14:textId="13789E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3F33DA7" w14:textId="155238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1001</w:t>
            </w:r>
          </w:p>
        </w:tc>
        <w:tc>
          <w:tcPr>
            <w:tcW w:w="294" w:type="pct"/>
          </w:tcPr>
          <w:p w14:paraId="359107C9" w14:textId="0E4B599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7E474E0" w14:textId="7BB874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2647A76" w14:textId="6E5A6E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3BAC67A" w14:textId="1E56A4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3F5D0658" w14:textId="7CFBF3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C7CEC5D" w14:textId="77777777" w:rsidTr="009434D5">
        <w:tc>
          <w:tcPr>
            <w:tcW w:w="587" w:type="pct"/>
          </w:tcPr>
          <w:p w14:paraId="7EECB726" w14:textId="7F8480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R4-2204157</w:t>
            </w:r>
          </w:p>
        </w:tc>
        <w:tc>
          <w:tcPr>
            <w:tcW w:w="812" w:type="pct"/>
          </w:tcPr>
          <w:p w14:paraId="5A3B32B3" w14:textId="192F86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big CR to introduce SL enhancements UE RF requirements in Rel-17</w:t>
            </w:r>
          </w:p>
        </w:tc>
        <w:tc>
          <w:tcPr>
            <w:tcW w:w="511" w:type="pct"/>
          </w:tcPr>
          <w:p w14:paraId="2C14EDA5" w14:textId="4F4791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443" w:type="pct"/>
          </w:tcPr>
          <w:p w14:paraId="39EDAD02" w14:textId="07B038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E12E5F0" w14:textId="0E7017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1002</w:t>
            </w:r>
          </w:p>
        </w:tc>
        <w:tc>
          <w:tcPr>
            <w:tcW w:w="294" w:type="pct"/>
          </w:tcPr>
          <w:p w14:paraId="660C1B9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8ACC1D" w14:textId="7D43E0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CC55C16" w14:textId="3002A0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A6A9308" w14:textId="6FDA1D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059767FC" w14:textId="1DA21B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F6FCB75" w14:textId="77777777" w:rsidTr="009434D5">
        <w:tc>
          <w:tcPr>
            <w:tcW w:w="587" w:type="pct"/>
          </w:tcPr>
          <w:p w14:paraId="565109E9" w14:textId="3EDD24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R4-2204172</w:t>
            </w:r>
          </w:p>
        </w:tc>
        <w:tc>
          <w:tcPr>
            <w:tcW w:w="812" w:type="pct"/>
          </w:tcPr>
          <w:p w14:paraId="7DF6194A" w14:textId="44D938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38.101-1, Introduce new band combination for V2X con-current operation</w:t>
            </w:r>
          </w:p>
        </w:tc>
        <w:tc>
          <w:tcPr>
            <w:tcW w:w="511" w:type="pct"/>
          </w:tcPr>
          <w:p w14:paraId="6535306E" w14:textId="5C60B9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448FD23D" w14:textId="05CA0B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8145AD" w14:textId="332DA2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1003</w:t>
            </w:r>
          </w:p>
        </w:tc>
        <w:tc>
          <w:tcPr>
            <w:tcW w:w="294" w:type="pct"/>
          </w:tcPr>
          <w:p w14:paraId="665ADDA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F74243" w14:textId="78C079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6B5ED51" w14:textId="0AF550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C5E0242" w14:textId="002F24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</w:t>
            </w:r>
          </w:p>
        </w:tc>
        <w:tc>
          <w:tcPr>
            <w:tcW w:w="513" w:type="pct"/>
          </w:tcPr>
          <w:p w14:paraId="1D8982E8" w14:textId="2B8B27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7954C35" w14:textId="77777777" w:rsidTr="009434D5">
        <w:tc>
          <w:tcPr>
            <w:tcW w:w="587" w:type="pct"/>
          </w:tcPr>
          <w:p w14:paraId="016411ED" w14:textId="55994E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R4-2204173</w:t>
            </w:r>
          </w:p>
        </w:tc>
        <w:tc>
          <w:tcPr>
            <w:tcW w:w="812" w:type="pct"/>
          </w:tcPr>
          <w:p w14:paraId="77105A61" w14:textId="75631F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38.101-3, Introduce new band combination for V2X con-current operation</w:t>
            </w:r>
          </w:p>
        </w:tc>
        <w:tc>
          <w:tcPr>
            <w:tcW w:w="511" w:type="pct"/>
          </w:tcPr>
          <w:p w14:paraId="49683EAA" w14:textId="76CD20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3F38D5B3" w14:textId="366BEC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26B1AFC" w14:textId="655758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1004</w:t>
            </w:r>
          </w:p>
        </w:tc>
        <w:tc>
          <w:tcPr>
            <w:tcW w:w="294" w:type="pct"/>
          </w:tcPr>
          <w:p w14:paraId="61F6D8B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E3B90C" w14:textId="62FCE9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C3EDB6D" w14:textId="1BA510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274A4D0" w14:textId="267D1E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</w:t>
            </w:r>
          </w:p>
        </w:tc>
        <w:tc>
          <w:tcPr>
            <w:tcW w:w="513" w:type="pct"/>
          </w:tcPr>
          <w:p w14:paraId="3FE38C97" w14:textId="29165E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B565359" w14:textId="77777777" w:rsidTr="009434D5">
        <w:tc>
          <w:tcPr>
            <w:tcW w:w="587" w:type="pct"/>
          </w:tcPr>
          <w:p w14:paraId="6D3A1D23" w14:textId="79C85C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R4-2204197</w:t>
            </w:r>
          </w:p>
        </w:tc>
        <w:tc>
          <w:tcPr>
            <w:tcW w:w="812" w:type="pct"/>
          </w:tcPr>
          <w:p w14:paraId="697CB93B" w14:textId="168B5B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 with 2 bands downlink and x bands uplink (x =1,2)</w:t>
            </w:r>
          </w:p>
        </w:tc>
        <w:tc>
          <w:tcPr>
            <w:tcW w:w="511" w:type="pct"/>
          </w:tcPr>
          <w:p w14:paraId="70DAED77" w14:textId="7B4B04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3" w:type="pct"/>
          </w:tcPr>
          <w:p w14:paraId="19D4D0B0" w14:textId="0809CD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456BD7E" w14:textId="7B16A4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1005</w:t>
            </w:r>
          </w:p>
        </w:tc>
        <w:tc>
          <w:tcPr>
            <w:tcW w:w="294" w:type="pct"/>
          </w:tcPr>
          <w:p w14:paraId="5EB03E2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4E0F0E" w14:textId="2EA311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FA4433D" w14:textId="40D8C1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BB422A6" w14:textId="568426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513" w:type="pct"/>
          </w:tcPr>
          <w:p w14:paraId="38A20994" w14:textId="26CFE9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7F0AD42" w14:textId="77777777" w:rsidTr="009434D5">
        <w:tc>
          <w:tcPr>
            <w:tcW w:w="587" w:type="pct"/>
          </w:tcPr>
          <w:p w14:paraId="59BB9734" w14:textId="073387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R4-2204205</w:t>
            </w:r>
          </w:p>
        </w:tc>
        <w:tc>
          <w:tcPr>
            <w:tcW w:w="812" w:type="pct"/>
          </w:tcPr>
          <w:p w14:paraId="0CA49A8F" w14:textId="5EE61B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power class fallback for FDD HPUE with high MSD</w:t>
            </w:r>
          </w:p>
        </w:tc>
        <w:tc>
          <w:tcPr>
            <w:tcW w:w="511" w:type="pct"/>
          </w:tcPr>
          <w:p w14:paraId="21CA0C4F" w14:textId="3CC74C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443" w:type="pct"/>
          </w:tcPr>
          <w:p w14:paraId="5F46FA8E" w14:textId="44C1DC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06FAD8" w14:textId="5C35BE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43D2017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8F19A1" w14:textId="14D702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ED728CE" w14:textId="178733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F452F37" w14:textId="38C7EC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4C313CA7" w14:textId="68BBBC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71090EC4" w14:textId="77777777" w:rsidTr="009434D5">
        <w:tc>
          <w:tcPr>
            <w:tcW w:w="587" w:type="pct"/>
          </w:tcPr>
          <w:p w14:paraId="199E7ABA" w14:textId="038878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R4-2206477</w:t>
            </w:r>
          </w:p>
        </w:tc>
        <w:tc>
          <w:tcPr>
            <w:tcW w:w="812" w:type="pct"/>
          </w:tcPr>
          <w:p w14:paraId="6FD6EBB6" w14:textId="257463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power class fallback for FDD HPUE with high MSD</w:t>
            </w:r>
          </w:p>
        </w:tc>
        <w:tc>
          <w:tcPr>
            <w:tcW w:w="511" w:type="pct"/>
          </w:tcPr>
          <w:p w14:paraId="231DA386" w14:textId="7D2847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443" w:type="pct"/>
          </w:tcPr>
          <w:p w14:paraId="43170FA4" w14:textId="0D4A77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6BFD6C0" w14:textId="7CE39A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689E6B39" w14:textId="429E262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08463FE" w14:textId="482AB1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1FCCB89" w14:textId="28F248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A190C74" w14:textId="71D52F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1DFF9523" w14:textId="1A9952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0A83ED62" w14:textId="77777777" w:rsidTr="009434D5">
        <w:tc>
          <w:tcPr>
            <w:tcW w:w="587" w:type="pct"/>
          </w:tcPr>
          <w:p w14:paraId="36F06D47" w14:textId="02368B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R4-2204487</w:t>
            </w:r>
          </w:p>
        </w:tc>
        <w:tc>
          <w:tcPr>
            <w:tcW w:w="812" w:type="pct"/>
          </w:tcPr>
          <w:p w14:paraId="409CFBBC" w14:textId="018782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38.101</w:t>
            </w:r>
          </w:p>
        </w:tc>
        <w:tc>
          <w:tcPr>
            <w:tcW w:w="511" w:type="pct"/>
          </w:tcPr>
          <w:p w14:paraId="617224F3" w14:textId="46B24A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3" w:type="pct"/>
          </w:tcPr>
          <w:p w14:paraId="73006D51" w14:textId="40E0A7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26EC3F8" w14:textId="0597D6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1007</w:t>
            </w:r>
          </w:p>
        </w:tc>
        <w:tc>
          <w:tcPr>
            <w:tcW w:w="294" w:type="pct"/>
          </w:tcPr>
          <w:p w14:paraId="1E60F19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1FED85" w14:textId="2D088E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BE7B060" w14:textId="3C45F1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664166" w14:textId="624EF4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77E79675" w14:textId="09FDF8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A7012DD" w14:textId="77777777" w:rsidTr="009434D5">
        <w:tc>
          <w:tcPr>
            <w:tcW w:w="587" w:type="pct"/>
          </w:tcPr>
          <w:p w14:paraId="24EE6439" w14:textId="189099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R4-2206491</w:t>
            </w:r>
          </w:p>
        </w:tc>
        <w:tc>
          <w:tcPr>
            <w:tcW w:w="812" w:type="pct"/>
          </w:tcPr>
          <w:p w14:paraId="6887B3D3" w14:textId="7E550F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38.101</w:t>
            </w:r>
          </w:p>
        </w:tc>
        <w:tc>
          <w:tcPr>
            <w:tcW w:w="511" w:type="pct"/>
          </w:tcPr>
          <w:p w14:paraId="390A8CAE" w14:textId="203A28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3" w:type="pct"/>
          </w:tcPr>
          <w:p w14:paraId="64C3BFAF" w14:textId="722595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49D798F" w14:textId="26D31F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1007</w:t>
            </w:r>
          </w:p>
        </w:tc>
        <w:tc>
          <w:tcPr>
            <w:tcW w:w="294" w:type="pct"/>
          </w:tcPr>
          <w:p w14:paraId="684D4CBF" w14:textId="0C6F82A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8862781" w14:textId="2CF40D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DA68430" w14:textId="29ACF5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829F6E3" w14:textId="6B5E20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4CF126F3" w14:textId="1509DC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4E24961" w14:textId="77777777" w:rsidTr="009434D5">
        <w:tc>
          <w:tcPr>
            <w:tcW w:w="587" w:type="pct"/>
          </w:tcPr>
          <w:p w14:paraId="4CD071E7" w14:textId="0825F1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R4-2204670</w:t>
            </w:r>
          </w:p>
        </w:tc>
        <w:tc>
          <w:tcPr>
            <w:tcW w:w="812" w:type="pct"/>
          </w:tcPr>
          <w:p w14:paraId="73AE7DA3" w14:textId="32B508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511" w:type="pct"/>
          </w:tcPr>
          <w:p w14:paraId="0816C470" w14:textId="660F7A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6C7AB7A7" w14:textId="7ADE7D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AE47FFF" w14:textId="449282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1008</w:t>
            </w:r>
          </w:p>
        </w:tc>
        <w:tc>
          <w:tcPr>
            <w:tcW w:w="294" w:type="pct"/>
          </w:tcPr>
          <w:p w14:paraId="6B0F3D1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A69070" w14:textId="439BF3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AFFFBD2" w14:textId="50DDE5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96C66AE" w14:textId="6BC743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3" w:type="pct"/>
          </w:tcPr>
          <w:p w14:paraId="6EABEE4F" w14:textId="5665CF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00A28D5" w14:textId="77777777" w:rsidTr="009434D5">
        <w:tc>
          <w:tcPr>
            <w:tcW w:w="587" w:type="pct"/>
          </w:tcPr>
          <w:p w14:paraId="6A15E274" w14:textId="00CD61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R4-2204770</w:t>
            </w:r>
          </w:p>
        </w:tc>
        <w:tc>
          <w:tcPr>
            <w:tcW w:w="812" w:type="pct"/>
          </w:tcPr>
          <w:p w14:paraId="649D6CC2" w14:textId="62232B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1" w:type="pct"/>
          </w:tcPr>
          <w:p w14:paraId="0662288B" w14:textId="7A5A9E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7EBA1CB5" w14:textId="017470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4EC3F25" w14:textId="6AFDAA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1009</w:t>
            </w:r>
          </w:p>
        </w:tc>
        <w:tc>
          <w:tcPr>
            <w:tcW w:w="294" w:type="pct"/>
          </w:tcPr>
          <w:p w14:paraId="363F3DC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3255EF" w14:textId="2087AE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D178CB7" w14:textId="104877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B7E089E" w14:textId="470F3C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3" w:type="pct"/>
          </w:tcPr>
          <w:p w14:paraId="2D1D81D2" w14:textId="2E9887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05B0CEE" w14:textId="77777777" w:rsidTr="009434D5">
        <w:tc>
          <w:tcPr>
            <w:tcW w:w="587" w:type="pct"/>
          </w:tcPr>
          <w:p w14:paraId="55948FD8" w14:textId="600BD0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R4-2204791</w:t>
            </w:r>
          </w:p>
        </w:tc>
        <w:tc>
          <w:tcPr>
            <w:tcW w:w="812" w:type="pct"/>
          </w:tcPr>
          <w:p w14:paraId="3F5F223E" w14:textId="405896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38.101-1: Introduction of 900 MHz to 5G NR for RMR</w:t>
            </w:r>
          </w:p>
        </w:tc>
        <w:tc>
          <w:tcPr>
            <w:tcW w:w="511" w:type="pct"/>
          </w:tcPr>
          <w:p w14:paraId="3FB17705" w14:textId="218A4C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UIC</w:t>
            </w:r>
          </w:p>
        </w:tc>
        <w:tc>
          <w:tcPr>
            <w:tcW w:w="443" w:type="pct"/>
          </w:tcPr>
          <w:p w14:paraId="162FD422" w14:textId="51B33B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E9E39C" w14:textId="63F81A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1010</w:t>
            </w:r>
          </w:p>
        </w:tc>
        <w:tc>
          <w:tcPr>
            <w:tcW w:w="294" w:type="pct"/>
          </w:tcPr>
          <w:p w14:paraId="7ECDA78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A17177" w14:textId="401F51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68AA058" w14:textId="0C88DF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F364010" w14:textId="7A0430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1F447577" w14:textId="0DC7E2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05BDB912" w14:textId="77777777" w:rsidTr="009434D5">
        <w:tc>
          <w:tcPr>
            <w:tcW w:w="587" w:type="pct"/>
          </w:tcPr>
          <w:p w14:paraId="640988AD" w14:textId="5A71A1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R4-2206284</w:t>
            </w:r>
          </w:p>
        </w:tc>
        <w:tc>
          <w:tcPr>
            <w:tcW w:w="812" w:type="pct"/>
          </w:tcPr>
          <w:p w14:paraId="5CCD43B4" w14:textId="543AAF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38.101-1: Introduction of 900 MHz to 5G NR for RMR</w:t>
            </w:r>
          </w:p>
        </w:tc>
        <w:tc>
          <w:tcPr>
            <w:tcW w:w="511" w:type="pct"/>
          </w:tcPr>
          <w:p w14:paraId="49AB334C" w14:textId="6A764E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UIC</w:t>
            </w:r>
          </w:p>
        </w:tc>
        <w:tc>
          <w:tcPr>
            <w:tcW w:w="443" w:type="pct"/>
          </w:tcPr>
          <w:p w14:paraId="47DBBB75" w14:textId="57A572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3B350F8" w14:textId="0135C6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1010</w:t>
            </w:r>
          </w:p>
        </w:tc>
        <w:tc>
          <w:tcPr>
            <w:tcW w:w="294" w:type="pct"/>
          </w:tcPr>
          <w:p w14:paraId="21360F4A" w14:textId="070C503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1F55184" w14:textId="7E6E77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B45014F" w14:textId="6EFE36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14FEAB3" w14:textId="296DAD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3" w:type="pct"/>
          </w:tcPr>
          <w:p w14:paraId="41EB94F1" w14:textId="6FB739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37665066" w14:textId="77777777" w:rsidTr="009434D5">
        <w:tc>
          <w:tcPr>
            <w:tcW w:w="587" w:type="pct"/>
          </w:tcPr>
          <w:p w14:paraId="27DEBCDD" w14:textId="6B271A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R4-2204792</w:t>
            </w:r>
          </w:p>
        </w:tc>
        <w:tc>
          <w:tcPr>
            <w:tcW w:w="812" w:type="pct"/>
          </w:tcPr>
          <w:p w14:paraId="27002CF9" w14:textId="563D96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38.101-1: Introduction of 1900 MHz to 5G NR for RMR</w:t>
            </w:r>
          </w:p>
        </w:tc>
        <w:tc>
          <w:tcPr>
            <w:tcW w:w="511" w:type="pct"/>
          </w:tcPr>
          <w:p w14:paraId="4CCA1942" w14:textId="13BECC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UIC</w:t>
            </w:r>
          </w:p>
        </w:tc>
        <w:tc>
          <w:tcPr>
            <w:tcW w:w="443" w:type="pct"/>
          </w:tcPr>
          <w:p w14:paraId="0037D9CA" w14:textId="19C570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9AAC191" w14:textId="46875B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1011</w:t>
            </w:r>
          </w:p>
        </w:tc>
        <w:tc>
          <w:tcPr>
            <w:tcW w:w="294" w:type="pct"/>
          </w:tcPr>
          <w:p w14:paraId="26D0D7C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F3D2ED" w14:textId="51BEAA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8EFA6D1" w14:textId="1A95F6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CDF55CC" w14:textId="061A73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4EEB63F3" w14:textId="3FD899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8B551DC" w14:textId="77777777" w:rsidTr="009434D5">
        <w:tc>
          <w:tcPr>
            <w:tcW w:w="587" w:type="pct"/>
          </w:tcPr>
          <w:p w14:paraId="304065A8" w14:textId="7F122B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R4-2204793</w:t>
            </w:r>
          </w:p>
        </w:tc>
        <w:tc>
          <w:tcPr>
            <w:tcW w:w="812" w:type="pct"/>
          </w:tcPr>
          <w:p w14:paraId="3188A01F" w14:textId="771612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TS38.101-1 introduction of CA_n29-n71</w:t>
            </w:r>
          </w:p>
        </w:tc>
        <w:tc>
          <w:tcPr>
            <w:tcW w:w="511" w:type="pct"/>
          </w:tcPr>
          <w:p w14:paraId="617380AE" w14:textId="24BDA9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Network, Nokia, Qualcomm Inc., Skyworks Solutions Inc.</w:t>
            </w:r>
          </w:p>
        </w:tc>
        <w:tc>
          <w:tcPr>
            <w:tcW w:w="443" w:type="pct"/>
          </w:tcPr>
          <w:p w14:paraId="271C6EA0" w14:textId="1B1788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CCBAAF" w14:textId="70E966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1012</w:t>
            </w:r>
          </w:p>
        </w:tc>
        <w:tc>
          <w:tcPr>
            <w:tcW w:w="294" w:type="pct"/>
          </w:tcPr>
          <w:p w14:paraId="312274C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E7191E" w14:textId="44FE4C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9BB3C0F" w14:textId="6AD758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EFBF313" w14:textId="627B87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32A901C3" w14:textId="3808B4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0E9A2D66" w14:textId="77777777" w:rsidTr="009434D5">
        <w:tc>
          <w:tcPr>
            <w:tcW w:w="587" w:type="pct"/>
          </w:tcPr>
          <w:p w14:paraId="28BD89FF" w14:textId="4BCC5D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R4-2204761</w:t>
            </w:r>
          </w:p>
        </w:tc>
        <w:tc>
          <w:tcPr>
            <w:tcW w:w="812" w:type="pct"/>
          </w:tcPr>
          <w:p w14:paraId="0A63C3DF" w14:textId="7A2506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MOP tolerance for PC2 FDD n3</w:t>
            </w:r>
          </w:p>
        </w:tc>
        <w:tc>
          <w:tcPr>
            <w:tcW w:w="511" w:type="pct"/>
          </w:tcPr>
          <w:p w14:paraId="305DF963" w14:textId="797C21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3" w:type="pct"/>
          </w:tcPr>
          <w:p w14:paraId="2035075C" w14:textId="2A15BC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D681756" w14:textId="1EEA39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1013</w:t>
            </w:r>
          </w:p>
        </w:tc>
        <w:tc>
          <w:tcPr>
            <w:tcW w:w="294" w:type="pct"/>
          </w:tcPr>
          <w:p w14:paraId="0D53F99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9AC3EF" w14:textId="1A9B7B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15B9CDC" w14:textId="59EEAC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29D997C" w14:textId="346391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531603BC" w14:textId="6AC3C4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1C8E518" w14:textId="77777777" w:rsidTr="009434D5">
        <w:tc>
          <w:tcPr>
            <w:tcW w:w="587" w:type="pct"/>
          </w:tcPr>
          <w:p w14:paraId="3A9BB8F6" w14:textId="630978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R4-2204926</w:t>
            </w:r>
          </w:p>
        </w:tc>
        <w:tc>
          <w:tcPr>
            <w:tcW w:w="812" w:type="pct"/>
          </w:tcPr>
          <w:p w14:paraId="031390EF" w14:textId="7D59E1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n24 and n99 UL-MIMO PC3</w:t>
            </w:r>
          </w:p>
        </w:tc>
        <w:tc>
          <w:tcPr>
            <w:tcW w:w="511" w:type="pct"/>
          </w:tcPr>
          <w:p w14:paraId="20ABD2F4" w14:textId="7C22E0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443" w:type="pct"/>
          </w:tcPr>
          <w:p w14:paraId="7AC8A1F9" w14:textId="610160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FABB4C" w14:textId="0CDBF3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1014</w:t>
            </w:r>
          </w:p>
        </w:tc>
        <w:tc>
          <w:tcPr>
            <w:tcW w:w="294" w:type="pct"/>
          </w:tcPr>
          <w:p w14:paraId="16F05DE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4F342C" w14:textId="6D1D77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F9139E0" w14:textId="1E7481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1662190" w14:textId="76AB48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NR_bands_UL_MIMO_PC3_R17-Core</w:t>
            </w:r>
          </w:p>
        </w:tc>
        <w:tc>
          <w:tcPr>
            <w:tcW w:w="513" w:type="pct"/>
          </w:tcPr>
          <w:p w14:paraId="26226D54" w14:textId="24140F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77E43606" w14:textId="77777777" w:rsidTr="009434D5">
        <w:tc>
          <w:tcPr>
            <w:tcW w:w="587" w:type="pct"/>
          </w:tcPr>
          <w:p w14:paraId="37A611CB" w14:textId="08F97B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R4-2205070</w:t>
            </w:r>
          </w:p>
        </w:tc>
        <w:tc>
          <w:tcPr>
            <w:tcW w:w="812" w:type="pct"/>
          </w:tcPr>
          <w:p w14:paraId="79056BB0" w14:textId="65FF84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511" w:type="pct"/>
          </w:tcPr>
          <w:p w14:paraId="6001420F" w14:textId="169914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2B5034DC" w14:textId="09C033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08959E" w14:textId="2D742C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1015</w:t>
            </w:r>
          </w:p>
        </w:tc>
        <w:tc>
          <w:tcPr>
            <w:tcW w:w="294" w:type="pct"/>
          </w:tcPr>
          <w:p w14:paraId="4760A2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59C6E2" w14:textId="5CE0F6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C2FB96C" w14:textId="3D56C6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DE93E99" w14:textId="44FDF8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3" w:type="pct"/>
          </w:tcPr>
          <w:p w14:paraId="58134FAB" w14:textId="5E3FAB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E97CD69" w14:textId="77777777" w:rsidTr="009434D5">
        <w:tc>
          <w:tcPr>
            <w:tcW w:w="587" w:type="pct"/>
          </w:tcPr>
          <w:p w14:paraId="0376F37B" w14:textId="00B02D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R4-2205180</w:t>
            </w:r>
          </w:p>
        </w:tc>
        <w:tc>
          <w:tcPr>
            <w:tcW w:w="812" w:type="pct"/>
          </w:tcPr>
          <w:p w14:paraId="05676E55" w14:textId="01CAB6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UE co-existence</w:t>
            </w:r>
          </w:p>
        </w:tc>
        <w:tc>
          <w:tcPr>
            <w:tcW w:w="511" w:type="pct"/>
          </w:tcPr>
          <w:p w14:paraId="6C0072A4" w14:textId="58D04C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683AED85" w14:textId="4A0DA4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7B6EF8B" w14:textId="0866A3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1016</w:t>
            </w:r>
          </w:p>
        </w:tc>
        <w:tc>
          <w:tcPr>
            <w:tcW w:w="294" w:type="pct"/>
          </w:tcPr>
          <w:p w14:paraId="0010746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4D484A" w14:textId="649876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9DB0851" w14:textId="47FA4D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2DACCDC" w14:textId="687087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3EF1D57C" w14:textId="401886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F5CB818" w14:textId="77777777" w:rsidTr="009434D5">
        <w:tc>
          <w:tcPr>
            <w:tcW w:w="587" w:type="pct"/>
          </w:tcPr>
          <w:p w14:paraId="7D5385B8" w14:textId="030F6B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R4-2206358</w:t>
            </w:r>
          </w:p>
        </w:tc>
        <w:tc>
          <w:tcPr>
            <w:tcW w:w="812" w:type="pct"/>
          </w:tcPr>
          <w:p w14:paraId="083DEFAA" w14:textId="01AB48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UE co-existence</w:t>
            </w:r>
          </w:p>
        </w:tc>
        <w:tc>
          <w:tcPr>
            <w:tcW w:w="511" w:type="pct"/>
          </w:tcPr>
          <w:p w14:paraId="4B1FFE23" w14:textId="22F8BB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25655317" w14:textId="3B3DE9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B31730C" w14:textId="51385F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1016</w:t>
            </w:r>
          </w:p>
        </w:tc>
        <w:tc>
          <w:tcPr>
            <w:tcW w:w="294" w:type="pct"/>
          </w:tcPr>
          <w:p w14:paraId="73175717" w14:textId="7AC5589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751559" w14:textId="7FE4BA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3C0EB3F" w14:textId="04CCEC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B0DA9A6" w14:textId="44A454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5632365F" w14:textId="6F3954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1E34D0F" w14:textId="77777777" w:rsidTr="009434D5">
        <w:tc>
          <w:tcPr>
            <w:tcW w:w="587" w:type="pct"/>
          </w:tcPr>
          <w:p w14:paraId="3A4B2D2A" w14:textId="781003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R4-2205241</w:t>
            </w:r>
          </w:p>
        </w:tc>
        <w:tc>
          <w:tcPr>
            <w:tcW w:w="812" w:type="pct"/>
          </w:tcPr>
          <w:p w14:paraId="71107660" w14:textId="195B8C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511" w:type="pct"/>
          </w:tcPr>
          <w:p w14:paraId="1F9A4414" w14:textId="6826D0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7C3268D6" w14:textId="342C7E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4ECD513" w14:textId="29F395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1017</w:t>
            </w:r>
          </w:p>
        </w:tc>
        <w:tc>
          <w:tcPr>
            <w:tcW w:w="294" w:type="pct"/>
          </w:tcPr>
          <w:p w14:paraId="7CB7132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6632BC" w14:textId="00AB96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9B50413" w14:textId="51BE81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06A4C6E" w14:textId="1473F0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3" w:type="pct"/>
          </w:tcPr>
          <w:p w14:paraId="6902F7A4" w14:textId="3EE4B9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CEC7AE1" w14:textId="77777777" w:rsidTr="009434D5">
        <w:tc>
          <w:tcPr>
            <w:tcW w:w="587" w:type="pct"/>
          </w:tcPr>
          <w:p w14:paraId="0F6D01A0" w14:textId="6732D1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R4-2205245</w:t>
            </w:r>
          </w:p>
        </w:tc>
        <w:tc>
          <w:tcPr>
            <w:tcW w:w="812" w:type="pct"/>
          </w:tcPr>
          <w:p w14:paraId="63E3FD7D" w14:textId="239415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Dual Connectivity (DC) of x bands (x=1,2) LTE inter-band CA (xDL1UL) and 4 bands NR inter-band CA (4DL1UL) into TS 38.101-1</w:t>
            </w:r>
          </w:p>
        </w:tc>
        <w:tc>
          <w:tcPr>
            <w:tcW w:w="511" w:type="pct"/>
          </w:tcPr>
          <w:p w14:paraId="3C807E40" w14:textId="031C92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8782EEC" w14:textId="7A36DC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5ACED20" w14:textId="25A360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1018</w:t>
            </w:r>
          </w:p>
        </w:tc>
        <w:tc>
          <w:tcPr>
            <w:tcW w:w="294" w:type="pct"/>
          </w:tcPr>
          <w:p w14:paraId="7611B2D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0720F3" w14:textId="07B9A6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C87D654" w14:textId="7842D4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363C5F" w14:textId="36D7AF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DC_R17_xBLTE_4BNR_yDL2UL-Core</w:t>
            </w:r>
          </w:p>
        </w:tc>
        <w:tc>
          <w:tcPr>
            <w:tcW w:w="513" w:type="pct"/>
          </w:tcPr>
          <w:p w14:paraId="45B6B28C" w14:textId="0B7DEC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9434D5" w14:paraId="28C9FA20" w14:textId="77777777" w:rsidTr="009434D5">
        <w:tc>
          <w:tcPr>
            <w:tcW w:w="587" w:type="pct"/>
          </w:tcPr>
          <w:p w14:paraId="225AE67B" w14:textId="678D57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R4-2205278</w:t>
            </w:r>
          </w:p>
        </w:tc>
        <w:tc>
          <w:tcPr>
            <w:tcW w:w="812" w:type="pct"/>
          </w:tcPr>
          <w:p w14:paraId="1448C2AB" w14:textId="3455F9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RF requirements for RedCap UE</w:t>
            </w:r>
          </w:p>
        </w:tc>
        <w:tc>
          <w:tcPr>
            <w:tcW w:w="511" w:type="pct"/>
          </w:tcPr>
          <w:p w14:paraId="4660E69F" w14:textId="6156ED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Deutsche Telekom, CMCC, CBN, Vivo</w:t>
            </w:r>
          </w:p>
        </w:tc>
        <w:tc>
          <w:tcPr>
            <w:tcW w:w="443" w:type="pct"/>
          </w:tcPr>
          <w:p w14:paraId="0E7C4D10" w14:textId="5EDF81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1A5167C" w14:textId="3F791F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1019</w:t>
            </w:r>
          </w:p>
        </w:tc>
        <w:tc>
          <w:tcPr>
            <w:tcW w:w="294" w:type="pct"/>
          </w:tcPr>
          <w:p w14:paraId="455C6B5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8DB4DB" w14:textId="24C64D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85FF267" w14:textId="6697E0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3E31FC8" w14:textId="6B8491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B46DE46" w14:textId="57C76B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FD391C8" w14:textId="77777777" w:rsidTr="009434D5">
        <w:tc>
          <w:tcPr>
            <w:tcW w:w="587" w:type="pct"/>
          </w:tcPr>
          <w:p w14:paraId="34B7A8BB" w14:textId="628C82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R4-2206546</w:t>
            </w:r>
          </w:p>
        </w:tc>
        <w:tc>
          <w:tcPr>
            <w:tcW w:w="812" w:type="pct"/>
          </w:tcPr>
          <w:p w14:paraId="04D0D5B8" w14:textId="4379D7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RF requirements for RedCap UE</w:t>
            </w:r>
          </w:p>
        </w:tc>
        <w:tc>
          <w:tcPr>
            <w:tcW w:w="511" w:type="pct"/>
          </w:tcPr>
          <w:p w14:paraId="5AA3A7C5" w14:textId="344D60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Deutsche Telekom, CMCC, CBN, Vivo</w:t>
            </w:r>
          </w:p>
        </w:tc>
        <w:tc>
          <w:tcPr>
            <w:tcW w:w="443" w:type="pct"/>
          </w:tcPr>
          <w:p w14:paraId="536805AF" w14:textId="176CC9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AEF199" w14:textId="4376FC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1019</w:t>
            </w:r>
          </w:p>
        </w:tc>
        <w:tc>
          <w:tcPr>
            <w:tcW w:w="294" w:type="pct"/>
          </w:tcPr>
          <w:p w14:paraId="4A77716B" w14:textId="46C1F8BE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346F2DB" w14:textId="1A7071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3DFA55C" w14:textId="66D185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5D7802F" w14:textId="0F01E9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75D42AB" w14:textId="5754BD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C92ABE4" w14:textId="77777777" w:rsidTr="009434D5">
        <w:tc>
          <w:tcPr>
            <w:tcW w:w="587" w:type="pct"/>
          </w:tcPr>
          <w:p w14:paraId="61A664CF" w14:textId="41D8FC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R4-2206591</w:t>
            </w:r>
          </w:p>
        </w:tc>
        <w:tc>
          <w:tcPr>
            <w:tcW w:w="812" w:type="pct"/>
          </w:tcPr>
          <w:p w14:paraId="477645D8" w14:textId="3C5DAC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RF requirements for RedCap UE</w:t>
            </w:r>
          </w:p>
        </w:tc>
        <w:tc>
          <w:tcPr>
            <w:tcW w:w="511" w:type="pct"/>
          </w:tcPr>
          <w:p w14:paraId="1F6257D9" w14:textId="70A7E2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Deutsche Telekom, CMCC, CBN, Vivo</w:t>
            </w:r>
          </w:p>
        </w:tc>
        <w:tc>
          <w:tcPr>
            <w:tcW w:w="443" w:type="pct"/>
          </w:tcPr>
          <w:p w14:paraId="1AD0D449" w14:textId="739DFC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6CADB0" w14:textId="0EDD13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1019</w:t>
            </w:r>
          </w:p>
        </w:tc>
        <w:tc>
          <w:tcPr>
            <w:tcW w:w="294" w:type="pct"/>
          </w:tcPr>
          <w:p w14:paraId="5C50297A" w14:textId="524EE0F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0A5426C8" w14:textId="371956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9608AFD" w14:textId="622A4F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7C0FEEC" w14:textId="0C46E7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72009CF7" w14:textId="1729B4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9F7904E" w14:textId="77777777" w:rsidTr="009434D5">
        <w:tc>
          <w:tcPr>
            <w:tcW w:w="587" w:type="pct"/>
          </w:tcPr>
          <w:p w14:paraId="359BC493" w14:textId="4967C1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R4-2205293</w:t>
            </w:r>
          </w:p>
        </w:tc>
        <w:tc>
          <w:tcPr>
            <w:tcW w:w="812" w:type="pct"/>
          </w:tcPr>
          <w:p w14:paraId="33D1080E" w14:textId="2C63ED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REFSENS errors due to the new format(n41 n77 n78) (R17)</w:t>
            </w:r>
          </w:p>
        </w:tc>
        <w:tc>
          <w:tcPr>
            <w:tcW w:w="511" w:type="pct"/>
          </w:tcPr>
          <w:p w14:paraId="752ED3F4" w14:textId="109A17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08633CD" w14:textId="029562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77DF233" w14:textId="37EADC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1020</w:t>
            </w:r>
          </w:p>
        </w:tc>
        <w:tc>
          <w:tcPr>
            <w:tcW w:w="294" w:type="pct"/>
          </w:tcPr>
          <w:p w14:paraId="15C1673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A291C3" w14:textId="48182C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2BEB051" w14:textId="6260C9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87F0266" w14:textId="362878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3" w:type="pct"/>
          </w:tcPr>
          <w:p w14:paraId="5B8BB6FB" w14:textId="499953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B3F6193" w14:textId="77777777" w:rsidTr="009434D5">
        <w:tc>
          <w:tcPr>
            <w:tcW w:w="587" w:type="pct"/>
          </w:tcPr>
          <w:p w14:paraId="271B4CAF" w14:textId="298F1B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R4-2205574</w:t>
            </w:r>
          </w:p>
        </w:tc>
        <w:tc>
          <w:tcPr>
            <w:tcW w:w="812" w:type="pct"/>
          </w:tcPr>
          <w:p w14:paraId="5D599FFA" w14:textId="722EE6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Tx diversity requirements (phase 2)</w:t>
            </w:r>
          </w:p>
        </w:tc>
        <w:tc>
          <w:tcPr>
            <w:tcW w:w="511" w:type="pct"/>
          </w:tcPr>
          <w:p w14:paraId="525B21D2" w14:textId="0C423E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Qualcomm, vivo</w:t>
            </w:r>
          </w:p>
        </w:tc>
        <w:tc>
          <w:tcPr>
            <w:tcW w:w="443" w:type="pct"/>
          </w:tcPr>
          <w:p w14:paraId="0D2D53A1" w14:textId="64758C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EDEEE7" w14:textId="0CA29C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1021</w:t>
            </w:r>
          </w:p>
        </w:tc>
        <w:tc>
          <w:tcPr>
            <w:tcW w:w="294" w:type="pct"/>
          </w:tcPr>
          <w:p w14:paraId="28F2DC3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F75B6A" w14:textId="555F36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77AA9C8" w14:textId="40AAB7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7D020F0" w14:textId="705E88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068C9BBD" w14:textId="75ABCB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FB92380" w14:textId="77777777" w:rsidTr="009434D5">
        <w:tc>
          <w:tcPr>
            <w:tcW w:w="587" w:type="pct"/>
          </w:tcPr>
          <w:p w14:paraId="14F6D852" w14:textId="0C93D2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R4-2205587</w:t>
            </w:r>
          </w:p>
        </w:tc>
        <w:tc>
          <w:tcPr>
            <w:tcW w:w="812" w:type="pct"/>
          </w:tcPr>
          <w:p w14:paraId="5CD5829A" w14:textId="1E0B9C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introduction of PC2 intra-band non-contiguous UL CA</w:t>
            </w:r>
          </w:p>
        </w:tc>
        <w:tc>
          <w:tcPr>
            <w:tcW w:w="511" w:type="pct"/>
          </w:tcPr>
          <w:p w14:paraId="06002C5C" w14:textId="3E858E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Qualcomm, Skyworks, vivo</w:t>
            </w:r>
          </w:p>
        </w:tc>
        <w:tc>
          <w:tcPr>
            <w:tcW w:w="443" w:type="pct"/>
          </w:tcPr>
          <w:p w14:paraId="4FB273CD" w14:textId="24C265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116A06" w14:textId="50AA41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1022</w:t>
            </w:r>
          </w:p>
        </w:tc>
        <w:tc>
          <w:tcPr>
            <w:tcW w:w="294" w:type="pct"/>
          </w:tcPr>
          <w:p w14:paraId="131D26E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9FA4D" w14:textId="2EA5F0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CB45761" w14:textId="2EFD8F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D89044D" w14:textId="508658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5C76AC34" w14:textId="4CFFE5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CE415B8" w14:textId="77777777" w:rsidTr="009434D5">
        <w:tc>
          <w:tcPr>
            <w:tcW w:w="587" w:type="pct"/>
          </w:tcPr>
          <w:p w14:paraId="3C48CEED" w14:textId="2521E7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R4-2205588</w:t>
            </w:r>
          </w:p>
        </w:tc>
        <w:tc>
          <w:tcPr>
            <w:tcW w:w="812" w:type="pct"/>
          </w:tcPr>
          <w:p w14:paraId="50372121" w14:textId="20B9C6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contiguous CA with UL MIMO for power class 2</w:t>
            </w:r>
          </w:p>
        </w:tc>
        <w:tc>
          <w:tcPr>
            <w:tcW w:w="511" w:type="pct"/>
          </w:tcPr>
          <w:p w14:paraId="6DFED051" w14:textId="11F58A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LG Electronics</w:t>
            </w:r>
          </w:p>
        </w:tc>
        <w:tc>
          <w:tcPr>
            <w:tcW w:w="443" w:type="pct"/>
          </w:tcPr>
          <w:p w14:paraId="638AB1C1" w14:textId="13BD70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AD21C8B" w14:textId="6595D5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1023</w:t>
            </w:r>
          </w:p>
        </w:tc>
        <w:tc>
          <w:tcPr>
            <w:tcW w:w="294" w:type="pct"/>
          </w:tcPr>
          <w:p w14:paraId="499DDBC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048475" w14:textId="4027D9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05A5451" w14:textId="53D8BF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461A322" w14:textId="3D39CE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40BC24FF" w14:textId="6DC63A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9DA0B9E" w14:textId="77777777" w:rsidTr="009434D5">
        <w:tc>
          <w:tcPr>
            <w:tcW w:w="587" w:type="pct"/>
          </w:tcPr>
          <w:p w14:paraId="60622353" w14:textId="4CFC8F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R4-2206506</w:t>
            </w:r>
          </w:p>
        </w:tc>
        <w:tc>
          <w:tcPr>
            <w:tcW w:w="812" w:type="pct"/>
          </w:tcPr>
          <w:p w14:paraId="2FF20D48" w14:textId="101274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contiguous CA with UL MIMO for power class 2</w:t>
            </w:r>
          </w:p>
        </w:tc>
        <w:tc>
          <w:tcPr>
            <w:tcW w:w="511" w:type="pct"/>
          </w:tcPr>
          <w:p w14:paraId="73F44CBC" w14:textId="2F0008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LG Electronics</w:t>
            </w:r>
          </w:p>
        </w:tc>
        <w:tc>
          <w:tcPr>
            <w:tcW w:w="443" w:type="pct"/>
          </w:tcPr>
          <w:p w14:paraId="7E30B05E" w14:textId="2F546B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CEB11E4" w14:textId="54A63D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1023</w:t>
            </w:r>
          </w:p>
        </w:tc>
        <w:tc>
          <w:tcPr>
            <w:tcW w:w="294" w:type="pct"/>
          </w:tcPr>
          <w:p w14:paraId="511A2886" w14:textId="0884A729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918E91" w14:textId="640D86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217547A" w14:textId="75FCBF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4109347" w14:textId="7C3C46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4AEEE528" w14:textId="2F62BD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FF9978B" w14:textId="77777777" w:rsidTr="009434D5">
        <w:tc>
          <w:tcPr>
            <w:tcW w:w="587" w:type="pct"/>
          </w:tcPr>
          <w:p w14:paraId="491435F3" w14:textId="15376A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R4-2205592</w:t>
            </w:r>
          </w:p>
        </w:tc>
        <w:tc>
          <w:tcPr>
            <w:tcW w:w="812" w:type="pct"/>
          </w:tcPr>
          <w:p w14:paraId="276699CC" w14:textId="0A0A8E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TS38.101-1:  introduction of new UL MIMO bands</w:t>
            </w:r>
          </w:p>
        </w:tc>
        <w:tc>
          <w:tcPr>
            <w:tcW w:w="511" w:type="pct"/>
          </w:tcPr>
          <w:p w14:paraId="2626FDE1" w14:textId="520B85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40E66140" w14:textId="1F1C97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12DBD26" w14:textId="26F6A0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</w:t>
            </w:r>
          </w:p>
        </w:tc>
        <w:tc>
          <w:tcPr>
            <w:tcW w:w="294" w:type="pct"/>
          </w:tcPr>
          <w:p w14:paraId="32BE400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AB5BF5" w14:textId="5E80E2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3F392CF" w14:textId="1185D2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253C9A6" w14:textId="55F40F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NR_bands_UL_MIMO_PC3_R17-Core</w:t>
            </w:r>
          </w:p>
        </w:tc>
        <w:tc>
          <w:tcPr>
            <w:tcW w:w="513" w:type="pct"/>
          </w:tcPr>
          <w:p w14:paraId="636B8C7E" w14:textId="0F0D5B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357DA90" w14:textId="77777777" w:rsidTr="009434D5">
        <w:tc>
          <w:tcPr>
            <w:tcW w:w="587" w:type="pct"/>
          </w:tcPr>
          <w:p w14:paraId="1F3B8C12" w14:textId="1C68A0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R4-2206575</w:t>
            </w:r>
          </w:p>
        </w:tc>
        <w:tc>
          <w:tcPr>
            <w:tcW w:w="812" w:type="pct"/>
          </w:tcPr>
          <w:p w14:paraId="4A795D71" w14:textId="74E8E8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TS38.101-1:  introduction of new UL MIMO bands</w:t>
            </w:r>
          </w:p>
        </w:tc>
        <w:tc>
          <w:tcPr>
            <w:tcW w:w="511" w:type="pct"/>
          </w:tcPr>
          <w:p w14:paraId="2D028CCC" w14:textId="263CFB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55E0324B" w14:textId="0C9205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4F64C54" w14:textId="58F4A3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</w:t>
            </w:r>
          </w:p>
        </w:tc>
        <w:tc>
          <w:tcPr>
            <w:tcW w:w="294" w:type="pct"/>
          </w:tcPr>
          <w:p w14:paraId="47DAE744" w14:textId="3C22B17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3E6F0BF" w14:textId="19FE9D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DAEAF72" w14:textId="57DF14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18D7D01" w14:textId="2411AD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NR_bands_UL_MIMO_PC3_R17-Core</w:t>
            </w:r>
          </w:p>
        </w:tc>
        <w:tc>
          <w:tcPr>
            <w:tcW w:w="513" w:type="pct"/>
          </w:tcPr>
          <w:p w14:paraId="5C019256" w14:textId="553B47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5644490" w14:textId="77777777" w:rsidTr="009434D5">
        <w:tc>
          <w:tcPr>
            <w:tcW w:w="587" w:type="pct"/>
          </w:tcPr>
          <w:p w14:paraId="22DE5AA4" w14:textId="32A714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R4-2205678</w:t>
            </w:r>
          </w:p>
        </w:tc>
        <w:tc>
          <w:tcPr>
            <w:tcW w:w="812" w:type="pct"/>
          </w:tcPr>
          <w:p w14:paraId="47480FC2" w14:textId="4EC7FB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Rel-17 NR Intra-band</w:t>
            </w:r>
          </w:p>
        </w:tc>
        <w:tc>
          <w:tcPr>
            <w:tcW w:w="511" w:type="pct"/>
          </w:tcPr>
          <w:p w14:paraId="32915893" w14:textId="690876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CFFC3BE" w14:textId="04B709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04F650" w14:textId="7CEAED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1025</w:t>
            </w:r>
          </w:p>
        </w:tc>
        <w:tc>
          <w:tcPr>
            <w:tcW w:w="294" w:type="pct"/>
          </w:tcPr>
          <w:p w14:paraId="186A2DF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70FF9E" w14:textId="5B9363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60B296A" w14:textId="4052B1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5409942" w14:textId="3F7E46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3" w:type="pct"/>
          </w:tcPr>
          <w:p w14:paraId="1A4432F9" w14:textId="6A654B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885F033" w14:textId="77777777" w:rsidTr="009434D5">
        <w:tc>
          <w:tcPr>
            <w:tcW w:w="587" w:type="pct"/>
          </w:tcPr>
          <w:p w14:paraId="1526EAEF" w14:textId="255CCC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R4-2205681</w:t>
            </w:r>
          </w:p>
        </w:tc>
        <w:tc>
          <w:tcPr>
            <w:tcW w:w="812" w:type="pct"/>
          </w:tcPr>
          <w:p w14:paraId="110F8148" w14:textId="741AC9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NR CA Inter-band 4DL/1UL</w:t>
            </w:r>
          </w:p>
        </w:tc>
        <w:tc>
          <w:tcPr>
            <w:tcW w:w="511" w:type="pct"/>
          </w:tcPr>
          <w:p w14:paraId="1ADF7250" w14:textId="42C2B8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93121A9" w14:textId="4339B4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E50585" w14:textId="17DD96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1026</w:t>
            </w:r>
          </w:p>
        </w:tc>
        <w:tc>
          <w:tcPr>
            <w:tcW w:w="294" w:type="pct"/>
          </w:tcPr>
          <w:p w14:paraId="391190D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EE538E" w14:textId="2AD60B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F086B6A" w14:textId="707C0D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10DB306" w14:textId="62290A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513" w:type="pct"/>
          </w:tcPr>
          <w:p w14:paraId="6599CE23" w14:textId="5B7238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E992683" w14:textId="77777777" w:rsidTr="009434D5">
        <w:tc>
          <w:tcPr>
            <w:tcW w:w="587" w:type="pct"/>
          </w:tcPr>
          <w:p w14:paraId="70B1DA8F" w14:textId="446732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R4-2206105</w:t>
            </w:r>
          </w:p>
        </w:tc>
        <w:tc>
          <w:tcPr>
            <w:tcW w:w="812" w:type="pct"/>
          </w:tcPr>
          <w:p w14:paraId="721AA2EC" w14:textId="4600B1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modifiedMPR-Behavior for PC1.5</w:t>
            </w:r>
          </w:p>
        </w:tc>
        <w:tc>
          <w:tcPr>
            <w:tcW w:w="511" w:type="pct"/>
          </w:tcPr>
          <w:p w14:paraId="02E9250F" w14:textId="23AA12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3" w:type="pct"/>
          </w:tcPr>
          <w:p w14:paraId="453F6486" w14:textId="4E8DC8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C004BBD" w14:textId="3052BC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1027</w:t>
            </w:r>
          </w:p>
        </w:tc>
        <w:tc>
          <w:tcPr>
            <w:tcW w:w="294" w:type="pct"/>
          </w:tcPr>
          <w:p w14:paraId="2266611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75126" w14:textId="711F3C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9E0F592" w14:textId="564EE0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639C8EA" w14:textId="2B08DB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HPUE_PC1_5_n77_n78-Core</w:t>
            </w:r>
          </w:p>
        </w:tc>
        <w:tc>
          <w:tcPr>
            <w:tcW w:w="513" w:type="pct"/>
          </w:tcPr>
          <w:p w14:paraId="01DDA1E9" w14:textId="0DE0A2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F3F73D3" w14:textId="77777777" w:rsidTr="009434D5">
        <w:tc>
          <w:tcPr>
            <w:tcW w:w="587" w:type="pct"/>
          </w:tcPr>
          <w:p w14:paraId="65DC5988" w14:textId="004B38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R4-2206106</w:t>
            </w:r>
          </w:p>
        </w:tc>
        <w:tc>
          <w:tcPr>
            <w:tcW w:w="812" w:type="pct"/>
          </w:tcPr>
          <w:p w14:paraId="5163A47A" w14:textId="60B5E3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1" w:type="pct"/>
          </w:tcPr>
          <w:p w14:paraId="76A9AFA3" w14:textId="3CD6E3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3" w:type="pct"/>
          </w:tcPr>
          <w:p w14:paraId="66C3FFD1" w14:textId="1AE343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39DBA8" w14:textId="1BA44B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1028</w:t>
            </w:r>
          </w:p>
        </w:tc>
        <w:tc>
          <w:tcPr>
            <w:tcW w:w="294" w:type="pct"/>
          </w:tcPr>
          <w:p w14:paraId="2EAC70A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69BDF6" w14:textId="08F412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BA9484D" w14:textId="168333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847AC2F" w14:textId="425599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3" w:type="pct"/>
          </w:tcPr>
          <w:p w14:paraId="60A54470" w14:textId="68E038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0F2FCCC" w14:textId="77777777" w:rsidTr="009434D5">
        <w:tc>
          <w:tcPr>
            <w:tcW w:w="587" w:type="pct"/>
          </w:tcPr>
          <w:p w14:paraId="11B77F16" w14:textId="44D8E2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R4-2206473</w:t>
            </w:r>
          </w:p>
        </w:tc>
        <w:tc>
          <w:tcPr>
            <w:tcW w:w="812" w:type="pct"/>
          </w:tcPr>
          <w:p w14:paraId="47932983" w14:textId="4F76DB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1" w:type="pct"/>
          </w:tcPr>
          <w:p w14:paraId="73AC5B1B" w14:textId="1DE054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3" w:type="pct"/>
          </w:tcPr>
          <w:p w14:paraId="363016D1" w14:textId="422751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DE81B14" w14:textId="7968E5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1028</w:t>
            </w:r>
          </w:p>
        </w:tc>
        <w:tc>
          <w:tcPr>
            <w:tcW w:w="294" w:type="pct"/>
          </w:tcPr>
          <w:p w14:paraId="7C63AF38" w14:textId="483B35B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745F959" w14:textId="228902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27B8480" w14:textId="7D3D51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797130C" w14:textId="346602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3" w:type="pct"/>
          </w:tcPr>
          <w:p w14:paraId="49C2603E" w14:textId="486A3E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5DB15519" w14:textId="77777777" w:rsidTr="009434D5">
        <w:tc>
          <w:tcPr>
            <w:tcW w:w="587" w:type="pct"/>
          </w:tcPr>
          <w:p w14:paraId="55BF0719" w14:textId="771A88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R4-2206125</w:t>
            </w:r>
          </w:p>
        </w:tc>
        <w:tc>
          <w:tcPr>
            <w:tcW w:w="812" w:type="pct"/>
          </w:tcPr>
          <w:p w14:paraId="1C801D54" w14:textId="50030A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TS38.101-1 on transient period capability</w:t>
            </w:r>
          </w:p>
        </w:tc>
        <w:tc>
          <w:tcPr>
            <w:tcW w:w="511" w:type="pct"/>
          </w:tcPr>
          <w:p w14:paraId="79F1F1C9" w14:textId="1FB83D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3" w:type="pct"/>
          </w:tcPr>
          <w:p w14:paraId="51D596CB" w14:textId="7A1A65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06BD72" w14:textId="61B4E1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1029</w:t>
            </w:r>
          </w:p>
        </w:tc>
        <w:tc>
          <w:tcPr>
            <w:tcW w:w="294" w:type="pct"/>
          </w:tcPr>
          <w:p w14:paraId="3F9E6DC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E5F09D" w14:textId="734D0A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F4C8CE6" w14:textId="6D8F5D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6C659E7" w14:textId="300E0A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7273C09E" w14:textId="25A5EA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67237F36" w14:textId="77777777" w:rsidTr="009434D5">
        <w:tc>
          <w:tcPr>
            <w:tcW w:w="587" w:type="pct"/>
          </w:tcPr>
          <w:p w14:paraId="1C8D0CD0" w14:textId="57D419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R4-2206130</w:t>
            </w:r>
          </w:p>
        </w:tc>
        <w:tc>
          <w:tcPr>
            <w:tcW w:w="812" w:type="pct"/>
          </w:tcPr>
          <w:p w14:paraId="6A314AEC" w14:textId="7EF094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R17 TS38.101-1 on TDD REFSENS and MSDs</w:t>
            </w:r>
          </w:p>
        </w:tc>
        <w:tc>
          <w:tcPr>
            <w:tcW w:w="511" w:type="pct"/>
          </w:tcPr>
          <w:p w14:paraId="001424E4" w14:textId="6E8BC5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Apple</w:t>
            </w:r>
          </w:p>
        </w:tc>
        <w:tc>
          <w:tcPr>
            <w:tcW w:w="443" w:type="pct"/>
          </w:tcPr>
          <w:p w14:paraId="1FD7FA8C" w14:textId="033298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BB39DC9" w14:textId="471387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1030</w:t>
            </w:r>
          </w:p>
        </w:tc>
        <w:tc>
          <w:tcPr>
            <w:tcW w:w="294" w:type="pct"/>
          </w:tcPr>
          <w:p w14:paraId="74B8EFB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D185E3" w14:textId="534AEC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20A5512" w14:textId="7C59F3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16E53E7" w14:textId="21EE38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3" w:type="pct"/>
          </w:tcPr>
          <w:p w14:paraId="60959FE2" w14:textId="4AF412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9952D4F" w14:textId="77777777" w:rsidTr="009434D5">
        <w:tc>
          <w:tcPr>
            <w:tcW w:w="587" w:type="pct"/>
          </w:tcPr>
          <w:p w14:paraId="755863B2" w14:textId="5AF7F5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R4-2206134</w:t>
            </w:r>
          </w:p>
        </w:tc>
        <w:tc>
          <w:tcPr>
            <w:tcW w:w="812" w:type="pct"/>
          </w:tcPr>
          <w:p w14:paraId="5AF59E18" w14:textId="759BE6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MSD for CA_n5-n28</w:t>
            </w:r>
          </w:p>
        </w:tc>
        <w:tc>
          <w:tcPr>
            <w:tcW w:w="511" w:type="pct"/>
          </w:tcPr>
          <w:p w14:paraId="1BBEF76E" w14:textId="78F7B9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3" w:type="pct"/>
          </w:tcPr>
          <w:p w14:paraId="08270258" w14:textId="528485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91931A" w14:textId="410F64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1031</w:t>
            </w:r>
          </w:p>
        </w:tc>
        <w:tc>
          <w:tcPr>
            <w:tcW w:w="294" w:type="pct"/>
          </w:tcPr>
          <w:p w14:paraId="7AC541E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7F4077" w14:textId="069E6C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8D922EC" w14:textId="06AAA8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D1D7DCA" w14:textId="5BFD5F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3" w:type="pct"/>
          </w:tcPr>
          <w:p w14:paraId="6F6FA837" w14:textId="224953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0568B7F" w14:textId="77777777" w:rsidTr="009434D5">
        <w:tc>
          <w:tcPr>
            <w:tcW w:w="587" w:type="pct"/>
          </w:tcPr>
          <w:p w14:paraId="5DF76262" w14:textId="033250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R4-2206451</w:t>
            </w:r>
          </w:p>
        </w:tc>
        <w:tc>
          <w:tcPr>
            <w:tcW w:w="812" w:type="pct"/>
          </w:tcPr>
          <w:p w14:paraId="768632B9" w14:textId="3C4105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CRs to TS 38.101-1 for NR_BCS4</w:t>
            </w:r>
          </w:p>
        </w:tc>
        <w:tc>
          <w:tcPr>
            <w:tcW w:w="511" w:type="pct"/>
          </w:tcPr>
          <w:p w14:paraId="1554DD58" w14:textId="25716F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73BC2F70" w14:textId="0BCCFA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574DDEA" w14:textId="51B1C5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1032</w:t>
            </w:r>
          </w:p>
        </w:tc>
        <w:tc>
          <w:tcPr>
            <w:tcW w:w="294" w:type="pct"/>
          </w:tcPr>
          <w:p w14:paraId="3F72282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7B71AE" w14:textId="2BE64B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C4F050" w14:textId="3CF12C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143E735" w14:textId="0B4999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3" w:type="pct"/>
          </w:tcPr>
          <w:p w14:paraId="1509B44C" w14:textId="2189A6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672FCA5" w14:textId="77777777" w:rsidTr="009434D5">
        <w:tc>
          <w:tcPr>
            <w:tcW w:w="587" w:type="pct"/>
          </w:tcPr>
          <w:p w14:paraId="75D79336" w14:textId="545314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R4-2206455</w:t>
            </w:r>
          </w:p>
        </w:tc>
        <w:tc>
          <w:tcPr>
            <w:tcW w:w="812" w:type="pct"/>
          </w:tcPr>
          <w:p w14:paraId="6A3785C9" w14:textId="1247E0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PC1 MPR table</w:t>
            </w:r>
          </w:p>
        </w:tc>
        <w:tc>
          <w:tcPr>
            <w:tcW w:w="511" w:type="pct"/>
          </w:tcPr>
          <w:p w14:paraId="6F1463EE" w14:textId="6A851D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3" w:type="pct"/>
          </w:tcPr>
          <w:p w14:paraId="7C4AA196" w14:textId="0FC21C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25E8B5" w14:textId="24BC87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1033</w:t>
            </w:r>
          </w:p>
        </w:tc>
        <w:tc>
          <w:tcPr>
            <w:tcW w:w="294" w:type="pct"/>
          </w:tcPr>
          <w:p w14:paraId="075D534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50975F" w14:textId="6FAC0D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8CBE36B" w14:textId="36830B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0E0336D" w14:textId="5C612E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513" w:type="pct"/>
          </w:tcPr>
          <w:p w14:paraId="04218EE1" w14:textId="173EBB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23A3323" w14:textId="77777777" w:rsidTr="009434D5">
        <w:tc>
          <w:tcPr>
            <w:tcW w:w="587" w:type="pct"/>
          </w:tcPr>
          <w:p w14:paraId="3E96D98D" w14:textId="2DC88A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R4-2206538</w:t>
            </w:r>
          </w:p>
        </w:tc>
        <w:tc>
          <w:tcPr>
            <w:tcW w:w="812" w:type="pct"/>
          </w:tcPr>
          <w:p w14:paraId="3C24CE90" w14:textId="016D80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RF requirements for DMRS bundling in TS 38.101-1</w:t>
            </w:r>
          </w:p>
        </w:tc>
        <w:tc>
          <w:tcPr>
            <w:tcW w:w="511" w:type="pct"/>
          </w:tcPr>
          <w:p w14:paraId="6B154A12" w14:textId="60FA30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AC773A0" w14:textId="79204F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0AB87EF" w14:textId="67A1D2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1034</w:t>
            </w:r>
          </w:p>
        </w:tc>
        <w:tc>
          <w:tcPr>
            <w:tcW w:w="294" w:type="pct"/>
          </w:tcPr>
          <w:p w14:paraId="0F8AA84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658394" w14:textId="460D86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275A6EC" w14:textId="0FE41A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69183A0" w14:textId="3CDA2E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77736D6F" w14:textId="1946B5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2A8F2C6" w14:textId="77777777" w:rsidTr="009434D5">
        <w:tc>
          <w:tcPr>
            <w:tcW w:w="587" w:type="pct"/>
          </w:tcPr>
          <w:p w14:paraId="4335BA78" w14:textId="267638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R4-2206610</w:t>
            </w:r>
          </w:p>
        </w:tc>
        <w:tc>
          <w:tcPr>
            <w:tcW w:w="812" w:type="pct"/>
          </w:tcPr>
          <w:p w14:paraId="7F3F5FC9" w14:textId="205B89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(Rel-15)</w:t>
            </w:r>
          </w:p>
        </w:tc>
        <w:tc>
          <w:tcPr>
            <w:tcW w:w="511" w:type="pct"/>
          </w:tcPr>
          <w:p w14:paraId="3D4AAC30" w14:textId="72C7BF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443" w:type="pct"/>
          </w:tcPr>
          <w:p w14:paraId="74BC852D" w14:textId="7408F4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F4E0415" w14:textId="16A040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1035</w:t>
            </w:r>
          </w:p>
        </w:tc>
        <w:tc>
          <w:tcPr>
            <w:tcW w:w="294" w:type="pct"/>
          </w:tcPr>
          <w:p w14:paraId="6EFF99D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BD5220" w14:textId="1CE9C1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2004760F" w14:textId="4EBD20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631EE85" w14:textId="488A3E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249852B0" w14:textId="7A999B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FFB23F2" w14:textId="77777777" w:rsidTr="009434D5">
        <w:tc>
          <w:tcPr>
            <w:tcW w:w="587" w:type="pct"/>
          </w:tcPr>
          <w:p w14:paraId="4B612AA1" w14:textId="509EBF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R4-2206611</w:t>
            </w:r>
          </w:p>
        </w:tc>
        <w:tc>
          <w:tcPr>
            <w:tcW w:w="812" w:type="pct"/>
          </w:tcPr>
          <w:p w14:paraId="69AD5174" w14:textId="7518E7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(Rel-16)</w:t>
            </w:r>
          </w:p>
        </w:tc>
        <w:tc>
          <w:tcPr>
            <w:tcW w:w="511" w:type="pct"/>
          </w:tcPr>
          <w:p w14:paraId="391ACFB8" w14:textId="5763F4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443" w:type="pct"/>
          </w:tcPr>
          <w:p w14:paraId="549F93FE" w14:textId="30B6F1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FD626D" w14:textId="754A3C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1036</w:t>
            </w:r>
          </w:p>
        </w:tc>
        <w:tc>
          <w:tcPr>
            <w:tcW w:w="294" w:type="pct"/>
          </w:tcPr>
          <w:p w14:paraId="7BB5995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C83264" w14:textId="3C0DCC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B41D802" w14:textId="786BC2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808889D" w14:textId="59205D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A6DC3BF" w14:textId="49B490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21A8B2D" w14:textId="77777777" w:rsidTr="009434D5">
        <w:tc>
          <w:tcPr>
            <w:tcW w:w="587" w:type="pct"/>
          </w:tcPr>
          <w:p w14:paraId="47B5551A" w14:textId="4F59FD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R4-2206612</w:t>
            </w:r>
          </w:p>
        </w:tc>
        <w:tc>
          <w:tcPr>
            <w:tcW w:w="812" w:type="pct"/>
          </w:tcPr>
          <w:p w14:paraId="128EB0B2" w14:textId="4A6FA9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(Rel-17)</w:t>
            </w:r>
          </w:p>
        </w:tc>
        <w:tc>
          <w:tcPr>
            <w:tcW w:w="511" w:type="pct"/>
          </w:tcPr>
          <w:p w14:paraId="071D65DF" w14:textId="38CDE3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443" w:type="pct"/>
          </w:tcPr>
          <w:p w14:paraId="0DD9E140" w14:textId="4D9A13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AA3016E" w14:textId="2AEB05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1037</w:t>
            </w:r>
          </w:p>
        </w:tc>
        <w:tc>
          <w:tcPr>
            <w:tcW w:w="294" w:type="pct"/>
          </w:tcPr>
          <w:p w14:paraId="5A7AC71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353140" w14:textId="1550C7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AAF20F2" w14:textId="56F79E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B8F9C56" w14:textId="747B7D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F6D6076" w14:textId="408BC7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2E6FD5C" w14:textId="77777777" w:rsidTr="009434D5">
        <w:tc>
          <w:tcPr>
            <w:tcW w:w="587" w:type="pct"/>
          </w:tcPr>
          <w:p w14:paraId="6D13AC9E" w14:textId="52928C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R4-2206626</w:t>
            </w:r>
          </w:p>
        </w:tc>
        <w:tc>
          <w:tcPr>
            <w:tcW w:w="812" w:type="pct"/>
          </w:tcPr>
          <w:p w14:paraId="26D20DCE" w14:textId="5B3596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Part-2 (Rel-16)</w:t>
            </w:r>
          </w:p>
        </w:tc>
        <w:tc>
          <w:tcPr>
            <w:tcW w:w="511" w:type="pct"/>
          </w:tcPr>
          <w:p w14:paraId="63686622" w14:textId="31E8DD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3" w:type="pct"/>
          </w:tcPr>
          <w:p w14:paraId="37231F70" w14:textId="4D8622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979D38B" w14:textId="2DEF58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1038</w:t>
            </w:r>
          </w:p>
        </w:tc>
        <w:tc>
          <w:tcPr>
            <w:tcW w:w="294" w:type="pct"/>
          </w:tcPr>
          <w:p w14:paraId="31B55CC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B4291D" w14:textId="522B5D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3B99FE93" w14:textId="64A2EC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DC81A5B" w14:textId="594B70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NR_unlic-Core, NR_CADC_R16_3BDL_2BUL, 5G_V2X_NRSL-Core, NR_RF_FR1-Core</w:t>
            </w:r>
          </w:p>
        </w:tc>
        <w:tc>
          <w:tcPr>
            <w:tcW w:w="513" w:type="pct"/>
          </w:tcPr>
          <w:p w14:paraId="20A7DD71" w14:textId="3E1C96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FF35AED" w14:textId="77777777" w:rsidTr="009434D5">
        <w:tc>
          <w:tcPr>
            <w:tcW w:w="587" w:type="pct"/>
          </w:tcPr>
          <w:p w14:paraId="51185BE4" w14:textId="25F3F2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R4-2206627</w:t>
            </w:r>
          </w:p>
        </w:tc>
        <w:tc>
          <w:tcPr>
            <w:tcW w:w="812" w:type="pct"/>
          </w:tcPr>
          <w:p w14:paraId="2E8A1BD6" w14:textId="1AB60E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Part-2 (Rel-17)</w:t>
            </w:r>
          </w:p>
        </w:tc>
        <w:tc>
          <w:tcPr>
            <w:tcW w:w="511" w:type="pct"/>
          </w:tcPr>
          <w:p w14:paraId="035AAAB3" w14:textId="554A58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3" w:type="pct"/>
          </w:tcPr>
          <w:p w14:paraId="48535338" w14:textId="203F2C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AC5C0B" w14:textId="32979F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1039</w:t>
            </w:r>
          </w:p>
        </w:tc>
        <w:tc>
          <w:tcPr>
            <w:tcW w:w="294" w:type="pct"/>
          </w:tcPr>
          <w:p w14:paraId="5253DD8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663B1D" w14:textId="7DBF4B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AF6B4C8" w14:textId="2EC39A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5823033" w14:textId="210EC9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NR_unlic-Core, NR_CADC_R16_3BDL_2BUL, 5G_V2X_NRSL-Core, NR_RF_FR1-Core</w:t>
            </w:r>
          </w:p>
        </w:tc>
        <w:tc>
          <w:tcPr>
            <w:tcW w:w="513" w:type="pct"/>
          </w:tcPr>
          <w:p w14:paraId="1E8002AD" w14:textId="4F421B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DF1D247" w14:textId="77777777" w:rsidTr="009434D5">
        <w:tc>
          <w:tcPr>
            <w:tcW w:w="587" w:type="pct"/>
          </w:tcPr>
          <w:p w14:paraId="1642DF81" w14:textId="511CCD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R4-2206632</w:t>
            </w:r>
          </w:p>
        </w:tc>
        <w:tc>
          <w:tcPr>
            <w:tcW w:w="812" w:type="pct"/>
          </w:tcPr>
          <w:p w14:paraId="1E850E7D" w14:textId="590C39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for DMRS bundling in TS 38.101-1</w:t>
            </w:r>
          </w:p>
        </w:tc>
        <w:tc>
          <w:tcPr>
            <w:tcW w:w="511" w:type="pct"/>
          </w:tcPr>
          <w:p w14:paraId="718994D8" w14:textId="44F566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6200E97" w14:textId="155F12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DC94E4" w14:textId="7B499C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1040</w:t>
            </w:r>
          </w:p>
        </w:tc>
        <w:tc>
          <w:tcPr>
            <w:tcW w:w="294" w:type="pct"/>
          </w:tcPr>
          <w:p w14:paraId="6748C71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0ABC82" w14:textId="5212E9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CEEAA6F" w14:textId="3A90F3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B0D2AAE" w14:textId="65E022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232B448E" w14:textId="629220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E393394" w14:textId="77777777" w:rsidTr="009434D5">
        <w:tc>
          <w:tcPr>
            <w:tcW w:w="587" w:type="pct"/>
          </w:tcPr>
          <w:p w14:paraId="07FB33A2" w14:textId="237CA5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R4-2206640</w:t>
            </w:r>
          </w:p>
        </w:tc>
        <w:tc>
          <w:tcPr>
            <w:tcW w:w="812" w:type="pct"/>
          </w:tcPr>
          <w:p w14:paraId="4AF89329" w14:textId="7FE73A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for DMRS bundling in TS 38.101-1</w:t>
            </w:r>
          </w:p>
        </w:tc>
        <w:tc>
          <w:tcPr>
            <w:tcW w:w="511" w:type="pct"/>
          </w:tcPr>
          <w:p w14:paraId="3D326669" w14:textId="64BB65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18F8DCE" w14:textId="044464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B3FF281" w14:textId="4ED2D7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1041</w:t>
            </w:r>
          </w:p>
        </w:tc>
        <w:tc>
          <w:tcPr>
            <w:tcW w:w="294" w:type="pct"/>
          </w:tcPr>
          <w:p w14:paraId="2F46EA1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8F9381" w14:textId="099C9F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51A8E35" w14:textId="5895D7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6CE78FF" w14:textId="077B27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0A049E4A" w14:textId="1AB096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5A69136" w14:textId="77777777" w:rsidTr="009434D5">
        <w:tc>
          <w:tcPr>
            <w:tcW w:w="587" w:type="pct"/>
          </w:tcPr>
          <w:p w14:paraId="4C7DC74D" w14:textId="621D68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R4-2206642</w:t>
            </w:r>
          </w:p>
        </w:tc>
        <w:tc>
          <w:tcPr>
            <w:tcW w:w="812" w:type="pct"/>
          </w:tcPr>
          <w:p w14:paraId="1053A440" w14:textId="1D367D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RedCap UE FR1-RX</w:t>
            </w:r>
          </w:p>
        </w:tc>
        <w:tc>
          <w:tcPr>
            <w:tcW w:w="511" w:type="pct"/>
          </w:tcPr>
          <w:p w14:paraId="73D0E577" w14:textId="4E8048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0000B9B" w14:textId="2A7539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C9F913" w14:textId="6E237F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1042</w:t>
            </w:r>
          </w:p>
        </w:tc>
        <w:tc>
          <w:tcPr>
            <w:tcW w:w="294" w:type="pct"/>
          </w:tcPr>
          <w:p w14:paraId="3B65177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42B1C3" w14:textId="62DC9D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9AA44C9" w14:textId="44A4E2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41D764F" w14:textId="0481C8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5950A3BE" w14:textId="01F48E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2F71E0C" w14:textId="77777777" w:rsidTr="009434D5">
        <w:tc>
          <w:tcPr>
            <w:tcW w:w="587" w:type="pct"/>
          </w:tcPr>
          <w:p w14:paraId="5605B9A1" w14:textId="7D487C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R4-2203823</w:t>
            </w:r>
          </w:p>
        </w:tc>
        <w:tc>
          <w:tcPr>
            <w:tcW w:w="812" w:type="pct"/>
          </w:tcPr>
          <w:p w14:paraId="34AF46DB" w14:textId="60CD4E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 CR: UE RF requirements for DMRS bundling</w:t>
            </w:r>
          </w:p>
        </w:tc>
        <w:tc>
          <w:tcPr>
            <w:tcW w:w="511" w:type="pct"/>
          </w:tcPr>
          <w:p w14:paraId="433E1294" w14:textId="3F3659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3" w:type="pct"/>
          </w:tcPr>
          <w:p w14:paraId="3F5B9B7F" w14:textId="231454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86927E9" w14:textId="5E08D2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294" w:type="pct"/>
          </w:tcPr>
          <w:p w14:paraId="352CE82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D28665" w14:textId="138F53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57A97F3" w14:textId="7C849F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B241526" w14:textId="06E373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624C44C5" w14:textId="5EC0BA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9434D5" w14:paraId="27279B71" w14:textId="77777777" w:rsidTr="009434D5">
        <w:tc>
          <w:tcPr>
            <w:tcW w:w="587" w:type="pct"/>
          </w:tcPr>
          <w:p w14:paraId="66F5890A" w14:textId="35830F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R4-2204789</w:t>
            </w:r>
          </w:p>
        </w:tc>
        <w:tc>
          <w:tcPr>
            <w:tcW w:w="812" w:type="pct"/>
          </w:tcPr>
          <w:p w14:paraId="7497267C" w14:textId="7FE806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downlink CA feature for CBM UEs and one band combination for IBM UEs</w:t>
            </w:r>
          </w:p>
        </w:tc>
        <w:tc>
          <w:tcPr>
            <w:tcW w:w="511" w:type="pct"/>
          </w:tcPr>
          <w:p w14:paraId="65AC6BCA" w14:textId="03533D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443" w:type="pct"/>
          </w:tcPr>
          <w:p w14:paraId="22B01141" w14:textId="2B722B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792C187" w14:textId="55F51D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294" w:type="pct"/>
          </w:tcPr>
          <w:p w14:paraId="34174CD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EC4E36" w14:textId="378006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08179F6" w14:textId="457443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2308E16" w14:textId="185773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3" w:type="pct"/>
          </w:tcPr>
          <w:p w14:paraId="2BC7B2EB" w14:textId="6DF852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7DDB0F18" w14:textId="77777777" w:rsidTr="009434D5">
        <w:tc>
          <w:tcPr>
            <w:tcW w:w="587" w:type="pct"/>
          </w:tcPr>
          <w:p w14:paraId="0FB38A35" w14:textId="57DF0C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R4-2205279</w:t>
            </w:r>
          </w:p>
        </w:tc>
        <w:tc>
          <w:tcPr>
            <w:tcW w:w="812" w:type="pct"/>
          </w:tcPr>
          <w:p w14:paraId="75C9BF62" w14:textId="22ED4D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introduce RF requirements for FR2 RedCap UE</w:t>
            </w:r>
          </w:p>
        </w:tc>
        <w:tc>
          <w:tcPr>
            <w:tcW w:w="511" w:type="pct"/>
          </w:tcPr>
          <w:p w14:paraId="57C01247" w14:textId="04C8CA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7E8A1B69" w14:textId="25FFDC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34A8162" w14:textId="63B782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294" w:type="pct"/>
          </w:tcPr>
          <w:p w14:paraId="2C52585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146709" w14:textId="1210D1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FC1A527" w14:textId="2A44B9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2E99DC3" w14:textId="298136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37561E74" w14:textId="5D1606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6C5660C5" w14:textId="77777777" w:rsidTr="009434D5">
        <w:tc>
          <w:tcPr>
            <w:tcW w:w="587" w:type="pct"/>
          </w:tcPr>
          <w:p w14:paraId="61271E22" w14:textId="48CB48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R4-2205679</w:t>
            </w:r>
          </w:p>
        </w:tc>
        <w:tc>
          <w:tcPr>
            <w:tcW w:w="812" w:type="pct"/>
          </w:tcPr>
          <w:p w14:paraId="34BBE827" w14:textId="39A53B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Rel-17 NR Intra-band</w:t>
            </w:r>
          </w:p>
        </w:tc>
        <w:tc>
          <w:tcPr>
            <w:tcW w:w="511" w:type="pct"/>
          </w:tcPr>
          <w:p w14:paraId="27C5E5EE" w14:textId="12D5A0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6E12930E" w14:textId="2872BA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9A077BF" w14:textId="54772F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294" w:type="pct"/>
          </w:tcPr>
          <w:p w14:paraId="7C1EB75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6DA150" w14:textId="7B563C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5D23FD3" w14:textId="36590E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DE73941" w14:textId="119B48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3" w:type="pct"/>
          </w:tcPr>
          <w:p w14:paraId="7A8C1D8B" w14:textId="0D2689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9434D5" w14:paraId="267D6200" w14:textId="77777777" w:rsidTr="009434D5">
        <w:tc>
          <w:tcPr>
            <w:tcW w:w="587" w:type="pct"/>
          </w:tcPr>
          <w:p w14:paraId="497158BB" w14:textId="33256F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R4-2205889</w:t>
            </w:r>
          </w:p>
        </w:tc>
        <w:tc>
          <w:tcPr>
            <w:tcW w:w="812" w:type="pct"/>
          </w:tcPr>
          <w:p w14:paraId="1C65C7D1" w14:textId="3E21D9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UE RF requirement for FR2 PC 6 UE</w:t>
            </w:r>
          </w:p>
        </w:tc>
        <w:tc>
          <w:tcPr>
            <w:tcW w:w="511" w:type="pct"/>
          </w:tcPr>
          <w:p w14:paraId="07AF5427" w14:textId="3390C2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6C3C0A9F" w14:textId="538969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6706747" w14:textId="59AD8A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94" w:type="pct"/>
          </w:tcPr>
          <w:p w14:paraId="3136EFD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9B541C" w14:textId="71AB5D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8F68393" w14:textId="561CFE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4226A3B" w14:textId="3156CC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3" w:type="pct"/>
          </w:tcPr>
          <w:p w14:paraId="77522C60" w14:textId="69DE73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0CB9BD55" w14:textId="77777777" w:rsidTr="009434D5">
        <w:tc>
          <w:tcPr>
            <w:tcW w:w="587" w:type="pct"/>
          </w:tcPr>
          <w:p w14:paraId="00C5E547" w14:textId="4CA130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R4-2206521</w:t>
            </w:r>
          </w:p>
        </w:tc>
        <w:tc>
          <w:tcPr>
            <w:tcW w:w="812" w:type="pct"/>
          </w:tcPr>
          <w:p w14:paraId="42F98127" w14:textId="5EC902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UE RF requirement for FR2 PC 6 UE</w:t>
            </w:r>
          </w:p>
        </w:tc>
        <w:tc>
          <w:tcPr>
            <w:tcW w:w="511" w:type="pct"/>
          </w:tcPr>
          <w:p w14:paraId="78DC7D06" w14:textId="605FA0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3DB53BE7" w14:textId="4FA700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CC7D5F8" w14:textId="54CFE54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94" w:type="pct"/>
          </w:tcPr>
          <w:p w14:paraId="49688F1E" w14:textId="469B7E8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474DD6" w14:textId="5651E1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981DFB7" w14:textId="1E46B6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6702235" w14:textId="19CB12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3" w:type="pct"/>
          </w:tcPr>
          <w:p w14:paraId="26DD23F9" w14:textId="1E94F4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CD5D14B" w14:textId="77777777" w:rsidTr="009434D5">
        <w:tc>
          <w:tcPr>
            <w:tcW w:w="587" w:type="pct"/>
          </w:tcPr>
          <w:p w14:paraId="51B292A5" w14:textId="21CAEF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R4-2206539</w:t>
            </w:r>
          </w:p>
        </w:tc>
        <w:tc>
          <w:tcPr>
            <w:tcW w:w="812" w:type="pct"/>
          </w:tcPr>
          <w:p w14:paraId="4AB0953D" w14:textId="015AB4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RF requirements for DMRS bundling in TS 38.101-2</w:t>
            </w:r>
          </w:p>
        </w:tc>
        <w:tc>
          <w:tcPr>
            <w:tcW w:w="511" w:type="pct"/>
          </w:tcPr>
          <w:p w14:paraId="735A2212" w14:textId="0FD87D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63D9EF5E" w14:textId="7F6248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AC0D977" w14:textId="7892B5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294" w:type="pct"/>
          </w:tcPr>
          <w:p w14:paraId="13638EC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6985B7" w14:textId="2F550B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43BAF60" w14:textId="6C96F2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0C3ACF4" w14:textId="75E127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6DCEAD28" w14:textId="59C6C2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4F50638" w14:textId="77777777" w:rsidTr="009434D5">
        <w:tc>
          <w:tcPr>
            <w:tcW w:w="587" w:type="pct"/>
          </w:tcPr>
          <w:p w14:paraId="4F722E0A" w14:textId="36FC59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R4-2206613</w:t>
            </w:r>
          </w:p>
        </w:tc>
        <w:tc>
          <w:tcPr>
            <w:tcW w:w="812" w:type="pct"/>
          </w:tcPr>
          <w:p w14:paraId="6A5D15B0" w14:textId="0A1498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(Rel-15)</w:t>
            </w:r>
          </w:p>
        </w:tc>
        <w:tc>
          <w:tcPr>
            <w:tcW w:w="511" w:type="pct"/>
          </w:tcPr>
          <w:p w14:paraId="1015FBE6" w14:textId="531EAD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366D5CCE" w14:textId="5AECEF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C8E11CC" w14:textId="4EA31B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294" w:type="pct"/>
          </w:tcPr>
          <w:p w14:paraId="114D731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45D542" w14:textId="625F1E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91327E3" w14:textId="761863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EEDD9F3" w14:textId="20A669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5CF18BE" w14:textId="2B3B55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9316896" w14:textId="77777777" w:rsidTr="009434D5">
        <w:tc>
          <w:tcPr>
            <w:tcW w:w="587" w:type="pct"/>
          </w:tcPr>
          <w:p w14:paraId="7DEF604A" w14:textId="6785FA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R4-2206614</w:t>
            </w:r>
          </w:p>
        </w:tc>
        <w:tc>
          <w:tcPr>
            <w:tcW w:w="812" w:type="pct"/>
          </w:tcPr>
          <w:p w14:paraId="634DF9A1" w14:textId="19F7B4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(Rel-16)</w:t>
            </w:r>
          </w:p>
        </w:tc>
        <w:tc>
          <w:tcPr>
            <w:tcW w:w="511" w:type="pct"/>
          </w:tcPr>
          <w:p w14:paraId="416E9458" w14:textId="4ECA11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4A3DBB4D" w14:textId="390976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D474FD1" w14:textId="3B206C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294" w:type="pct"/>
          </w:tcPr>
          <w:p w14:paraId="73CDCC6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279690" w14:textId="65F00B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3EC7D1A1" w14:textId="44F317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2C1D3A0" w14:textId="3CDF77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0E05534" w14:textId="63FEF4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391E68E" w14:textId="77777777" w:rsidTr="009434D5">
        <w:tc>
          <w:tcPr>
            <w:tcW w:w="587" w:type="pct"/>
          </w:tcPr>
          <w:p w14:paraId="3735D21F" w14:textId="0F468E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R4-2206615</w:t>
            </w:r>
          </w:p>
        </w:tc>
        <w:tc>
          <w:tcPr>
            <w:tcW w:w="812" w:type="pct"/>
          </w:tcPr>
          <w:p w14:paraId="26CAC0EF" w14:textId="20E252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(Rel-17)</w:t>
            </w:r>
          </w:p>
        </w:tc>
        <w:tc>
          <w:tcPr>
            <w:tcW w:w="511" w:type="pct"/>
          </w:tcPr>
          <w:p w14:paraId="4B586A37" w14:textId="2584D4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19EF8E35" w14:textId="73C688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62F5302" w14:textId="22706C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294" w:type="pct"/>
          </w:tcPr>
          <w:p w14:paraId="30903FB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E8BD46" w14:textId="4DF2B8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3B1FAF4" w14:textId="73A136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DF511EB" w14:textId="0ABC5E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1DBD55D1" w14:textId="778D95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16A6B1E" w14:textId="77777777" w:rsidTr="009434D5">
        <w:tc>
          <w:tcPr>
            <w:tcW w:w="587" w:type="pct"/>
          </w:tcPr>
          <w:p w14:paraId="53596B9A" w14:textId="2A9C28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R4-2206628</w:t>
            </w:r>
          </w:p>
        </w:tc>
        <w:tc>
          <w:tcPr>
            <w:tcW w:w="812" w:type="pct"/>
          </w:tcPr>
          <w:p w14:paraId="2881E750" w14:textId="43C8B9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1" w:type="pct"/>
          </w:tcPr>
          <w:p w14:paraId="1A939EEA" w14:textId="068977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443" w:type="pct"/>
          </w:tcPr>
          <w:p w14:paraId="2C4428FD" w14:textId="62BD10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DE52B4E" w14:textId="0A3F3B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294" w:type="pct"/>
          </w:tcPr>
          <w:p w14:paraId="6BBB2E6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0ABF8" w14:textId="36E30A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A020E8D" w14:textId="3F05EA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BF51FAD" w14:textId="60F646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513" w:type="pct"/>
          </w:tcPr>
          <w:p w14:paraId="25CCEB45" w14:textId="62FF2B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139641B" w14:textId="77777777" w:rsidTr="009434D5">
        <w:tc>
          <w:tcPr>
            <w:tcW w:w="587" w:type="pct"/>
          </w:tcPr>
          <w:p w14:paraId="2F33C808" w14:textId="21C234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R4-2206633</w:t>
            </w:r>
          </w:p>
        </w:tc>
        <w:tc>
          <w:tcPr>
            <w:tcW w:w="812" w:type="pct"/>
          </w:tcPr>
          <w:p w14:paraId="708D97E5" w14:textId="3252D0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for DMRS bundling in TS 38.101-2</w:t>
            </w:r>
          </w:p>
        </w:tc>
        <w:tc>
          <w:tcPr>
            <w:tcW w:w="511" w:type="pct"/>
          </w:tcPr>
          <w:p w14:paraId="030926DA" w14:textId="2E1C58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11243A03" w14:textId="10788C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5D23D24" w14:textId="7BB810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94" w:type="pct"/>
          </w:tcPr>
          <w:p w14:paraId="5D80537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0EB75A" w14:textId="5F5FA1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29CB73D" w14:textId="72CB3D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12E53D6" w14:textId="7A1458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095306D2" w14:textId="799A2D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C6775D2" w14:textId="77777777" w:rsidTr="009434D5">
        <w:tc>
          <w:tcPr>
            <w:tcW w:w="587" w:type="pct"/>
          </w:tcPr>
          <w:p w14:paraId="31FC1793" w14:textId="581FF9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R4-2206641</w:t>
            </w:r>
          </w:p>
        </w:tc>
        <w:tc>
          <w:tcPr>
            <w:tcW w:w="812" w:type="pct"/>
          </w:tcPr>
          <w:p w14:paraId="2F21435C" w14:textId="5DC187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for DMRS bundling in TS 38.101-2</w:t>
            </w:r>
          </w:p>
        </w:tc>
        <w:tc>
          <w:tcPr>
            <w:tcW w:w="511" w:type="pct"/>
          </w:tcPr>
          <w:p w14:paraId="2A21FBE9" w14:textId="648388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4C9EB2A" w14:textId="250F1C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14F9C14" w14:textId="4FB4E5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294" w:type="pct"/>
          </w:tcPr>
          <w:p w14:paraId="66235B7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77F662" w14:textId="69D1C5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6340E55" w14:textId="2F8686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61688C0" w14:textId="56DBE7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3" w:type="pct"/>
          </w:tcPr>
          <w:p w14:paraId="09891E98" w14:textId="4D4779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273B025" w14:textId="77777777" w:rsidTr="009434D5">
        <w:tc>
          <w:tcPr>
            <w:tcW w:w="587" w:type="pct"/>
          </w:tcPr>
          <w:p w14:paraId="61844928" w14:textId="6B3958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R4-2206643</w:t>
            </w:r>
          </w:p>
        </w:tc>
        <w:tc>
          <w:tcPr>
            <w:tcW w:w="812" w:type="pct"/>
          </w:tcPr>
          <w:p w14:paraId="2AF76B4F" w14:textId="11F268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RedCap UE FR2</w:t>
            </w:r>
          </w:p>
        </w:tc>
        <w:tc>
          <w:tcPr>
            <w:tcW w:w="511" w:type="pct"/>
          </w:tcPr>
          <w:p w14:paraId="70DC7F20" w14:textId="1B8F53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Qualcomm</w:t>
            </w:r>
          </w:p>
        </w:tc>
        <w:tc>
          <w:tcPr>
            <w:tcW w:w="443" w:type="pct"/>
          </w:tcPr>
          <w:p w14:paraId="5605EF20" w14:textId="648260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CB38C3F" w14:textId="78BB73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0449</w:t>
            </w:r>
          </w:p>
        </w:tc>
        <w:tc>
          <w:tcPr>
            <w:tcW w:w="294" w:type="pct"/>
          </w:tcPr>
          <w:p w14:paraId="4F181CC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143071" w14:textId="4A44E7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0934375" w14:textId="506120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C8FA244" w14:textId="39272B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D50DE7A" w14:textId="2ECD13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E9AB43A" w14:textId="77777777" w:rsidTr="009434D5">
        <w:tc>
          <w:tcPr>
            <w:tcW w:w="587" w:type="pct"/>
          </w:tcPr>
          <w:p w14:paraId="29C9E520" w14:textId="5000F6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R4-2203675</w:t>
            </w:r>
          </w:p>
        </w:tc>
        <w:tc>
          <w:tcPr>
            <w:tcW w:w="812" w:type="pct"/>
          </w:tcPr>
          <w:p w14:paraId="4167BBF1" w14:textId="4FF9A5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Corrections on UE co-existence</w:t>
            </w:r>
          </w:p>
        </w:tc>
        <w:tc>
          <w:tcPr>
            <w:tcW w:w="511" w:type="pct"/>
          </w:tcPr>
          <w:p w14:paraId="43A1D2AF" w14:textId="374A83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321C5E04" w14:textId="40B242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54F7C26" w14:textId="11AB3A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0676</w:t>
            </w:r>
          </w:p>
        </w:tc>
        <w:tc>
          <w:tcPr>
            <w:tcW w:w="294" w:type="pct"/>
          </w:tcPr>
          <w:p w14:paraId="555A763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76604C" w14:textId="70FC61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A58F330" w14:textId="1D2FBC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1765F64" w14:textId="4B5D39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513" w:type="pct"/>
          </w:tcPr>
          <w:p w14:paraId="753648FB" w14:textId="528340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D302075" w14:textId="77777777" w:rsidTr="009434D5">
        <w:tc>
          <w:tcPr>
            <w:tcW w:w="587" w:type="pct"/>
          </w:tcPr>
          <w:p w14:paraId="0235FE78" w14:textId="5A59F9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R4-2206354</w:t>
            </w:r>
          </w:p>
        </w:tc>
        <w:tc>
          <w:tcPr>
            <w:tcW w:w="812" w:type="pct"/>
          </w:tcPr>
          <w:p w14:paraId="6C6FFF08" w14:textId="48D3EA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Corrections on UE co-existence</w:t>
            </w:r>
          </w:p>
        </w:tc>
        <w:tc>
          <w:tcPr>
            <w:tcW w:w="511" w:type="pct"/>
          </w:tcPr>
          <w:p w14:paraId="1F97D404" w14:textId="04CE9E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1EAD5C78" w14:textId="059CA0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BC13837" w14:textId="64C28F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0676</w:t>
            </w:r>
          </w:p>
        </w:tc>
        <w:tc>
          <w:tcPr>
            <w:tcW w:w="294" w:type="pct"/>
          </w:tcPr>
          <w:p w14:paraId="3E9680E7" w14:textId="1715380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EDBFF8D" w14:textId="2413F1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8E791B3" w14:textId="2C2032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6CD52D2" w14:textId="6A370E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513" w:type="pct"/>
          </w:tcPr>
          <w:p w14:paraId="3DEF377A" w14:textId="5D3877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1C007DE" w14:textId="77777777" w:rsidTr="009434D5">
        <w:tc>
          <w:tcPr>
            <w:tcW w:w="587" w:type="pct"/>
          </w:tcPr>
          <w:p w14:paraId="18FE3432" w14:textId="0EFA7B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R4-2203708</w:t>
            </w:r>
          </w:p>
        </w:tc>
        <w:tc>
          <w:tcPr>
            <w:tcW w:w="812" w:type="pct"/>
          </w:tcPr>
          <w:p w14:paraId="6B252107" w14:textId="3A65C1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38.101-3: Rel-17 Correction of bugs in combinations tables</w:t>
            </w:r>
          </w:p>
        </w:tc>
        <w:tc>
          <w:tcPr>
            <w:tcW w:w="511" w:type="pct"/>
          </w:tcPr>
          <w:p w14:paraId="0A70F299" w14:textId="6CB2C3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2A177E2C" w14:textId="211376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250265D" w14:textId="02C71A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0677</w:t>
            </w:r>
          </w:p>
        </w:tc>
        <w:tc>
          <w:tcPr>
            <w:tcW w:w="294" w:type="pct"/>
          </w:tcPr>
          <w:p w14:paraId="37DCA97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5DC805" w14:textId="2B60B6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3CF2B7A" w14:textId="3858C6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DC3C1FC" w14:textId="40D459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69F5B224" w14:textId="2D82F0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B35366A" w14:textId="77777777" w:rsidTr="009434D5">
        <w:tc>
          <w:tcPr>
            <w:tcW w:w="587" w:type="pct"/>
          </w:tcPr>
          <w:p w14:paraId="0D123E09" w14:textId="037562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R4-2206585</w:t>
            </w:r>
          </w:p>
        </w:tc>
        <w:tc>
          <w:tcPr>
            <w:tcW w:w="812" w:type="pct"/>
          </w:tcPr>
          <w:p w14:paraId="0FE2A1A9" w14:textId="49488C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38.101-3: Rel-17 Correction of bugs in combinations tables</w:t>
            </w:r>
          </w:p>
        </w:tc>
        <w:tc>
          <w:tcPr>
            <w:tcW w:w="511" w:type="pct"/>
          </w:tcPr>
          <w:p w14:paraId="04608154" w14:textId="7F3B0A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054E1816" w14:textId="1701BC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FFEA9AF" w14:textId="38B60D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0677</w:t>
            </w:r>
          </w:p>
        </w:tc>
        <w:tc>
          <w:tcPr>
            <w:tcW w:w="294" w:type="pct"/>
          </w:tcPr>
          <w:p w14:paraId="07C06011" w14:textId="3B356939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321635" w14:textId="0B128F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E8AEBA2" w14:textId="620847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27E93C5" w14:textId="72BD83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CF7D864" w14:textId="6B727A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7B3CBC3" w14:textId="77777777" w:rsidTr="009434D5">
        <w:tc>
          <w:tcPr>
            <w:tcW w:w="587" w:type="pct"/>
          </w:tcPr>
          <w:p w14:paraId="2DA06894" w14:textId="379CD1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R4-2203968</w:t>
            </w:r>
          </w:p>
        </w:tc>
        <w:tc>
          <w:tcPr>
            <w:tcW w:w="812" w:type="pct"/>
          </w:tcPr>
          <w:p w14:paraId="7DD8D273" w14:textId="162A91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511" w:type="pct"/>
          </w:tcPr>
          <w:p w14:paraId="020E7A12" w14:textId="7A2178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006DB46C" w14:textId="710FE4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BAF4957" w14:textId="09BA2E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0678</w:t>
            </w:r>
          </w:p>
        </w:tc>
        <w:tc>
          <w:tcPr>
            <w:tcW w:w="294" w:type="pct"/>
          </w:tcPr>
          <w:p w14:paraId="5E9D384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8428C1" w14:textId="469C20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91C4BED" w14:textId="6EA016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D99BECE" w14:textId="0E8076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513" w:type="pct"/>
          </w:tcPr>
          <w:p w14:paraId="1E39BA7B" w14:textId="715B3D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9FA9444" w14:textId="77777777" w:rsidTr="009434D5">
        <w:tc>
          <w:tcPr>
            <w:tcW w:w="587" w:type="pct"/>
          </w:tcPr>
          <w:p w14:paraId="223A3599" w14:textId="3D16AE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R4-2203986</w:t>
            </w:r>
          </w:p>
        </w:tc>
        <w:tc>
          <w:tcPr>
            <w:tcW w:w="812" w:type="pct"/>
          </w:tcPr>
          <w:p w14:paraId="2E26E44F" w14:textId="2A24B4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1" w:type="pct"/>
          </w:tcPr>
          <w:p w14:paraId="2511673E" w14:textId="5D1BA6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27B2865F" w14:textId="08C584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6D9C3FB" w14:textId="1C816B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0679</w:t>
            </w:r>
          </w:p>
        </w:tc>
        <w:tc>
          <w:tcPr>
            <w:tcW w:w="294" w:type="pct"/>
          </w:tcPr>
          <w:p w14:paraId="6B40230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8C1816" w14:textId="2C1058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784D059" w14:textId="0A10E1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D399D54" w14:textId="449835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3" w:type="pct"/>
          </w:tcPr>
          <w:p w14:paraId="065585CC" w14:textId="1E3729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4D59676" w14:textId="77777777" w:rsidTr="009434D5">
        <w:tc>
          <w:tcPr>
            <w:tcW w:w="587" w:type="pct"/>
          </w:tcPr>
          <w:p w14:paraId="25D34A22" w14:textId="20FA03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R4-2203994</w:t>
            </w:r>
          </w:p>
        </w:tc>
        <w:tc>
          <w:tcPr>
            <w:tcW w:w="812" w:type="pct"/>
          </w:tcPr>
          <w:p w14:paraId="35CFB087" w14:textId="3275C4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corrections to EN-DC configuration DC_5-7-7_n78-n257</w:t>
            </w:r>
          </w:p>
        </w:tc>
        <w:tc>
          <w:tcPr>
            <w:tcW w:w="511" w:type="pct"/>
          </w:tcPr>
          <w:p w14:paraId="7BB3EB07" w14:textId="6AF524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404C7064" w14:textId="59742D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F80881D" w14:textId="59077A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0680</w:t>
            </w:r>
          </w:p>
        </w:tc>
        <w:tc>
          <w:tcPr>
            <w:tcW w:w="294" w:type="pct"/>
          </w:tcPr>
          <w:p w14:paraId="10F2ADE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0764CB" w14:textId="0F024A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BB297B6" w14:textId="660064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D730466" w14:textId="380CE7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3" w:type="pct"/>
          </w:tcPr>
          <w:p w14:paraId="507C8A61" w14:textId="621255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12D84123" w14:textId="77777777" w:rsidTr="009434D5">
        <w:tc>
          <w:tcPr>
            <w:tcW w:w="587" w:type="pct"/>
          </w:tcPr>
          <w:p w14:paraId="5769E8A9" w14:textId="0D47A2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R4-2204043</w:t>
            </w:r>
          </w:p>
        </w:tc>
        <w:tc>
          <w:tcPr>
            <w:tcW w:w="812" w:type="pct"/>
          </w:tcPr>
          <w:p w14:paraId="150F71FA" w14:textId="10273B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511" w:type="pct"/>
          </w:tcPr>
          <w:p w14:paraId="0C94460F" w14:textId="4C2737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443" w:type="pct"/>
          </w:tcPr>
          <w:p w14:paraId="2F5076CE" w14:textId="178BE3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CEA9002" w14:textId="6C929C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0681</w:t>
            </w:r>
          </w:p>
        </w:tc>
        <w:tc>
          <w:tcPr>
            <w:tcW w:w="294" w:type="pct"/>
          </w:tcPr>
          <w:p w14:paraId="0DA3680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DAC370" w14:textId="4F87E3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38872EE" w14:textId="2B337B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4AE0D18" w14:textId="710C9D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513" w:type="pct"/>
          </w:tcPr>
          <w:p w14:paraId="34393CA4" w14:textId="0C122A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A94B2E8" w14:textId="77777777" w:rsidTr="009434D5">
        <w:tc>
          <w:tcPr>
            <w:tcW w:w="587" w:type="pct"/>
          </w:tcPr>
          <w:p w14:paraId="6E9135C0" w14:textId="05A030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R4-2204087</w:t>
            </w:r>
          </w:p>
        </w:tc>
        <w:tc>
          <w:tcPr>
            <w:tcW w:w="812" w:type="pct"/>
          </w:tcPr>
          <w:p w14:paraId="53C800E2" w14:textId="6D6C67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TS38101-3 Addition of UL configurations for EN-DC</w:t>
            </w:r>
          </w:p>
        </w:tc>
        <w:tc>
          <w:tcPr>
            <w:tcW w:w="511" w:type="pct"/>
          </w:tcPr>
          <w:p w14:paraId="3AD6BAF0" w14:textId="72DBF0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443" w:type="pct"/>
          </w:tcPr>
          <w:p w14:paraId="5ACE650C" w14:textId="7AB48B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B0771B9" w14:textId="7B68F9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0682</w:t>
            </w:r>
          </w:p>
        </w:tc>
        <w:tc>
          <w:tcPr>
            <w:tcW w:w="294" w:type="pct"/>
          </w:tcPr>
          <w:p w14:paraId="27A2A36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641837" w14:textId="052984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C01AF61" w14:textId="24C59C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7B1D4F6" w14:textId="4C0422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DC_R17_1BLTE_1BNR_2DL2UL-Core, DC_R17_xBLTE_2BNR_yDL2UL-Core</w:t>
            </w:r>
          </w:p>
        </w:tc>
        <w:tc>
          <w:tcPr>
            <w:tcW w:w="513" w:type="pct"/>
          </w:tcPr>
          <w:p w14:paraId="3C43A81A" w14:textId="55A44B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136F2347" w14:textId="77777777" w:rsidTr="009434D5">
        <w:tc>
          <w:tcPr>
            <w:tcW w:w="587" w:type="pct"/>
          </w:tcPr>
          <w:p w14:paraId="06A9E228" w14:textId="29A920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R4-2204166</w:t>
            </w:r>
          </w:p>
        </w:tc>
        <w:tc>
          <w:tcPr>
            <w:tcW w:w="812" w:type="pct"/>
          </w:tcPr>
          <w:p w14:paraId="3E55CBA2" w14:textId="58557F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511" w:type="pct"/>
          </w:tcPr>
          <w:p w14:paraId="7C71DB0B" w14:textId="62F809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443" w:type="pct"/>
          </w:tcPr>
          <w:p w14:paraId="36ED22FE" w14:textId="60882C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26436A0" w14:textId="6324D5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0683</w:t>
            </w:r>
          </w:p>
        </w:tc>
        <w:tc>
          <w:tcPr>
            <w:tcW w:w="294" w:type="pct"/>
          </w:tcPr>
          <w:p w14:paraId="1990757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F7FC53" w14:textId="171CDE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597D3AC" w14:textId="49A262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CA026F4" w14:textId="75B622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ENDC_UE_PC2_R17_NR_TDD-Core</w:t>
            </w:r>
          </w:p>
        </w:tc>
        <w:tc>
          <w:tcPr>
            <w:tcW w:w="513" w:type="pct"/>
          </w:tcPr>
          <w:p w14:paraId="370344B2" w14:textId="674BE2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64DC4C1" w14:textId="77777777" w:rsidTr="009434D5">
        <w:tc>
          <w:tcPr>
            <w:tcW w:w="587" w:type="pct"/>
          </w:tcPr>
          <w:p w14:paraId="760704DE" w14:textId="008204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R4-2204513</w:t>
            </w:r>
          </w:p>
        </w:tc>
        <w:tc>
          <w:tcPr>
            <w:tcW w:w="812" w:type="pct"/>
          </w:tcPr>
          <w:p w14:paraId="0652B64F" w14:textId="16F704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511" w:type="pct"/>
          </w:tcPr>
          <w:p w14:paraId="2E289957" w14:textId="1D85AD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443" w:type="pct"/>
          </w:tcPr>
          <w:p w14:paraId="668F71A0" w14:textId="2C6E45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806EADB" w14:textId="1D733D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0684</w:t>
            </w:r>
          </w:p>
        </w:tc>
        <w:tc>
          <w:tcPr>
            <w:tcW w:w="294" w:type="pct"/>
          </w:tcPr>
          <w:p w14:paraId="2C6CA45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E92360" w14:textId="690926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0FEF331" w14:textId="1F235E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FC4660F" w14:textId="2ADF08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3" w:type="pct"/>
          </w:tcPr>
          <w:p w14:paraId="6C8C1D52" w14:textId="495CDC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50ED4D2" w14:textId="77777777" w:rsidTr="009434D5">
        <w:tc>
          <w:tcPr>
            <w:tcW w:w="587" w:type="pct"/>
          </w:tcPr>
          <w:p w14:paraId="548543B0" w14:textId="25072B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R4-2204671</w:t>
            </w:r>
          </w:p>
        </w:tc>
        <w:tc>
          <w:tcPr>
            <w:tcW w:w="812" w:type="pct"/>
          </w:tcPr>
          <w:p w14:paraId="17828F48" w14:textId="1F2DAA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511" w:type="pct"/>
          </w:tcPr>
          <w:p w14:paraId="06BF768E" w14:textId="35F1A9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7A33DE4E" w14:textId="12FA50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E4436F" w14:textId="27DF41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0685</w:t>
            </w:r>
          </w:p>
        </w:tc>
        <w:tc>
          <w:tcPr>
            <w:tcW w:w="294" w:type="pct"/>
          </w:tcPr>
          <w:p w14:paraId="79FBBEC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D2E71B" w14:textId="3AEFC9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AF8D8BE" w14:textId="1C07AA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79FB402" w14:textId="6D2521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3" w:type="pct"/>
          </w:tcPr>
          <w:p w14:paraId="44C99967" w14:textId="447F67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2CD2748" w14:textId="77777777" w:rsidTr="009434D5">
        <w:tc>
          <w:tcPr>
            <w:tcW w:w="587" w:type="pct"/>
          </w:tcPr>
          <w:p w14:paraId="131C20BE" w14:textId="7368E4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R4-2204673</w:t>
            </w:r>
          </w:p>
        </w:tc>
        <w:tc>
          <w:tcPr>
            <w:tcW w:w="812" w:type="pct"/>
          </w:tcPr>
          <w:p w14:paraId="3920D173" w14:textId="1A0479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511" w:type="pct"/>
          </w:tcPr>
          <w:p w14:paraId="3B0FEAA4" w14:textId="38C2FB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6CA96274" w14:textId="2B2DD7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932E3EB" w14:textId="18BB23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0686</w:t>
            </w:r>
          </w:p>
        </w:tc>
        <w:tc>
          <w:tcPr>
            <w:tcW w:w="294" w:type="pct"/>
          </w:tcPr>
          <w:p w14:paraId="705E77E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29AD7B" w14:textId="5E5E8E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0F1311C" w14:textId="6C951A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FF5C886" w14:textId="2F2E55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DC_R17_5BLTE_1BNR_6DL2UL-Core</w:t>
            </w:r>
          </w:p>
        </w:tc>
        <w:tc>
          <w:tcPr>
            <w:tcW w:w="513" w:type="pct"/>
          </w:tcPr>
          <w:p w14:paraId="731AB636" w14:textId="1F983D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186C287" w14:textId="77777777" w:rsidTr="009434D5">
        <w:tc>
          <w:tcPr>
            <w:tcW w:w="587" w:type="pct"/>
          </w:tcPr>
          <w:p w14:paraId="33668805" w14:textId="19E176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R4-2204675</w:t>
            </w:r>
          </w:p>
        </w:tc>
        <w:tc>
          <w:tcPr>
            <w:tcW w:w="812" w:type="pct"/>
          </w:tcPr>
          <w:p w14:paraId="7F7CE3AE" w14:textId="79988F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511" w:type="pct"/>
          </w:tcPr>
          <w:p w14:paraId="75378F6E" w14:textId="6CBDCF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6F866DA9" w14:textId="48CB04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329F298" w14:textId="2F88D5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0687</w:t>
            </w:r>
          </w:p>
        </w:tc>
        <w:tc>
          <w:tcPr>
            <w:tcW w:w="294" w:type="pct"/>
          </w:tcPr>
          <w:p w14:paraId="4B4C70F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973D20" w14:textId="2F802F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B10DCB4" w14:textId="639D14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0EFA454" w14:textId="1C2D1F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DC_R17_xBLTE_2BNR_yDL3UL-Core</w:t>
            </w:r>
          </w:p>
        </w:tc>
        <w:tc>
          <w:tcPr>
            <w:tcW w:w="513" w:type="pct"/>
          </w:tcPr>
          <w:p w14:paraId="34801A89" w14:textId="0A2B02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2DE37752" w14:textId="77777777" w:rsidTr="009434D5">
        <w:tc>
          <w:tcPr>
            <w:tcW w:w="587" w:type="pct"/>
          </w:tcPr>
          <w:p w14:paraId="4FB4165D" w14:textId="0A654D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R4-2204771</w:t>
            </w:r>
          </w:p>
        </w:tc>
        <w:tc>
          <w:tcPr>
            <w:tcW w:w="812" w:type="pct"/>
          </w:tcPr>
          <w:p w14:paraId="4ACABF62" w14:textId="6B5136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1" w:type="pct"/>
          </w:tcPr>
          <w:p w14:paraId="5F1CE505" w14:textId="2597BF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728AE986" w14:textId="49A02D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62DAB6B" w14:textId="210909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0688</w:t>
            </w:r>
          </w:p>
        </w:tc>
        <w:tc>
          <w:tcPr>
            <w:tcW w:w="294" w:type="pct"/>
          </w:tcPr>
          <w:p w14:paraId="31161DE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85442A" w14:textId="72BA93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B94C9A9" w14:textId="7ABF42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6094065" w14:textId="1660C0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3" w:type="pct"/>
          </w:tcPr>
          <w:p w14:paraId="6BF84106" w14:textId="18D7E1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BBACE23" w14:textId="77777777" w:rsidTr="009434D5">
        <w:tc>
          <w:tcPr>
            <w:tcW w:w="587" w:type="pct"/>
          </w:tcPr>
          <w:p w14:paraId="47703601" w14:textId="1882C0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R4-2204773</w:t>
            </w:r>
          </w:p>
        </w:tc>
        <w:tc>
          <w:tcPr>
            <w:tcW w:w="812" w:type="pct"/>
          </w:tcPr>
          <w:p w14:paraId="36D4A10D" w14:textId="6B1BDE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511" w:type="pct"/>
          </w:tcPr>
          <w:p w14:paraId="16333DA7" w14:textId="2743E3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46D0DF8C" w14:textId="7283D7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61CDA52" w14:textId="46F0D7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0689</w:t>
            </w:r>
          </w:p>
        </w:tc>
        <w:tc>
          <w:tcPr>
            <w:tcW w:w="294" w:type="pct"/>
          </w:tcPr>
          <w:p w14:paraId="2BF05B2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E68997" w14:textId="207C81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D394132" w14:textId="6393A5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886DEC1" w14:textId="32344F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513" w:type="pct"/>
          </w:tcPr>
          <w:p w14:paraId="391C3F72" w14:textId="1BE5EB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AB8C3B4" w14:textId="77777777" w:rsidTr="009434D5">
        <w:tc>
          <w:tcPr>
            <w:tcW w:w="587" w:type="pct"/>
          </w:tcPr>
          <w:p w14:paraId="603D0E2B" w14:textId="2D38A9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R4-2204776</w:t>
            </w:r>
          </w:p>
        </w:tc>
        <w:tc>
          <w:tcPr>
            <w:tcW w:w="812" w:type="pct"/>
          </w:tcPr>
          <w:p w14:paraId="21557A1D" w14:textId="71C20C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1" w:type="pct"/>
          </w:tcPr>
          <w:p w14:paraId="673A72FD" w14:textId="3C7163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485A468D" w14:textId="650794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A51659D" w14:textId="6ECA16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0690</w:t>
            </w:r>
          </w:p>
        </w:tc>
        <w:tc>
          <w:tcPr>
            <w:tcW w:w="294" w:type="pct"/>
          </w:tcPr>
          <w:p w14:paraId="2FB4226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99D378" w14:textId="59BD7B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4525F96" w14:textId="5544D6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729D1CA" w14:textId="4CD571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513" w:type="pct"/>
          </w:tcPr>
          <w:p w14:paraId="6A61F31E" w14:textId="33615A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CBF1A5A" w14:textId="77777777" w:rsidTr="009434D5">
        <w:tc>
          <w:tcPr>
            <w:tcW w:w="587" w:type="pct"/>
          </w:tcPr>
          <w:p w14:paraId="0BC608B2" w14:textId="2A62D3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R4-2205167</w:t>
            </w:r>
          </w:p>
        </w:tc>
        <w:tc>
          <w:tcPr>
            <w:tcW w:w="812" w:type="pct"/>
          </w:tcPr>
          <w:p w14:paraId="47484EA9" w14:textId="2C466F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RAN4#101bis-e and RAN4#102-e into TS 38.101-3</w:t>
            </w:r>
          </w:p>
        </w:tc>
        <w:tc>
          <w:tcPr>
            <w:tcW w:w="511" w:type="pct"/>
          </w:tcPr>
          <w:p w14:paraId="3BFE7380" w14:textId="252A0E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BA1C1A1" w14:textId="596D0A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78E05F1" w14:textId="473EED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0691</w:t>
            </w:r>
          </w:p>
        </w:tc>
        <w:tc>
          <w:tcPr>
            <w:tcW w:w="294" w:type="pct"/>
          </w:tcPr>
          <w:p w14:paraId="1E86E13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79EB58" w14:textId="541ECE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B4660F0" w14:textId="3CEE03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601CC74" w14:textId="11FF78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513" w:type="pct"/>
          </w:tcPr>
          <w:p w14:paraId="7E0D3BE1" w14:textId="10CD26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15CB2EA" w14:textId="77777777" w:rsidTr="009434D5">
        <w:tc>
          <w:tcPr>
            <w:tcW w:w="587" w:type="pct"/>
          </w:tcPr>
          <w:p w14:paraId="46126F27" w14:textId="2C4862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R4-2205242</w:t>
            </w:r>
          </w:p>
        </w:tc>
        <w:tc>
          <w:tcPr>
            <w:tcW w:w="812" w:type="pct"/>
          </w:tcPr>
          <w:p w14:paraId="4C3EF2CD" w14:textId="6FFA51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38.101-3</w:t>
            </w:r>
          </w:p>
        </w:tc>
        <w:tc>
          <w:tcPr>
            <w:tcW w:w="511" w:type="pct"/>
          </w:tcPr>
          <w:p w14:paraId="25F56ED4" w14:textId="710D13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53A97203" w14:textId="1DB673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87C35E" w14:textId="7B8A62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0692</w:t>
            </w:r>
          </w:p>
        </w:tc>
        <w:tc>
          <w:tcPr>
            <w:tcW w:w="294" w:type="pct"/>
          </w:tcPr>
          <w:p w14:paraId="415EC4A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AB8D97" w14:textId="06E173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63BFE9" w14:textId="121244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0C61068" w14:textId="61D0D9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3" w:type="pct"/>
          </w:tcPr>
          <w:p w14:paraId="6970398D" w14:textId="243457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0A19FAC" w14:textId="77777777" w:rsidTr="009434D5">
        <w:tc>
          <w:tcPr>
            <w:tcW w:w="587" w:type="pct"/>
          </w:tcPr>
          <w:p w14:paraId="086D055D" w14:textId="437749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R4-2205283</w:t>
            </w:r>
          </w:p>
        </w:tc>
        <w:tc>
          <w:tcPr>
            <w:tcW w:w="812" w:type="pct"/>
          </w:tcPr>
          <w:p w14:paraId="59736BCB" w14:textId="525045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MSD requirements for missing bandwidths.</w:t>
            </w:r>
          </w:p>
        </w:tc>
        <w:tc>
          <w:tcPr>
            <w:tcW w:w="511" w:type="pct"/>
          </w:tcPr>
          <w:p w14:paraId="3BFB2EA0" w14:textId="6C7AEF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E388ED6" w14:textId="43448E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ACC71FF" w14:textId="38223A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0693</w:t>
            </w:r>
          </w:p>
        </w:tc>
        <w:tc>
          <w:tcPr>
            <w:tcW w:w="294" w:type="pct"/>
          </w:tcPr>
          <w:p w14:paraId="203E1DB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06429C" w14:textId="143D17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D360156" w14:textId="06C720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BDE0F98" w14:textId="202D8F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ENDC_R17_1BLTE_1BNR_MSD-Core</w:t>
            </w:r>
          </w:p>
        </w:tc>
        <w:tc>
          <w:tcPr>
            <w:tcW w:w="513" w:type="pct"/>
          </w:tcPr>
          <w:p w14:paraId="6108FB68" w14:textId="0EF236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5CF77D2" w14:textId="77777777" w:rsidTr="009434D5">
        <w:tc>
          <w:tcPr>
            <w:tcW w:w="587" w:type="pct"/>
          </w:tcPr>
          <w:p w14:paraId="1A3EE438" w14:textId="3334AD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R4-2205551</w:t>
            </w:r>
          </w:p>
        </w:tc>
        <w:tc>
          <w:tcPr>
            <w:tcW w:w="812" w:type="pct"/>
          </w:tcPr>
          <w:p w14:paraId="79C5FCE6" w14:textId="06FF24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511" w:type="pct"/>
          </w:tcPr>
          <w:p w14:paraId="3B840B7A" w14:textId="051A7B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53B90DFA" w14:textId="63EDAD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D5A14AC" w14:textId="303371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0694</w:t>
            </w:r>
          </w:p>
        </w:tc>
        <w:tc>
          <w:tcPr>
            <w:tcW w:w="294" w:type="pct"/>
          </w:tcPr>
          <w:p w14:paraId="03D7F70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2DB592" w14:textId="40A50E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9B6193" w14:textId="1730A3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EFB45CE" w14:textId="400F1F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513" w:type="pct"/>
          </w:tcPr>
          <w:p w14:paraId="18B1BDEA" w14:textId="1F38A3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C997F91" w14:textId="77777777" w:rsidTr="009434D5">
        <w:tc>
          <w:tcPr>
            <w:tcW w:w="587" w:type="pct"/>
          </w:tcPr>
          <w:p w14:paraId="22251F9F" w14:textId="27BFE0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R4-2205680</w:t>
            </w:r>
          </w:p>
        </w:tc>
        <w:tc>
          <w:tcPr>
            <w:tcW w:w="812" w:type="pct"/>
          </w:tcPr>
          <w:p w14:paraId="053ADA80" w14:textId="0725AD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LTE 3DL and one NR band</w:t>
            </w:r>
          </w:p>
        </w:tc>
        <w:tc>
          <w:tcPr>
            <w:tcW w:w="511" w:type="pct"/>
          </w:tcPr>
          <w:p w14:paraId="3DDD1BC5" w14:textId="4B6ED5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667F220A" w14:textId="75F031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649D2CB" w14:textId="1AA078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0695</w:t>
            </w:r>
          </w:p>
        </w:tc>
        <w:tc>
          <w:tcPr>
            <w:tcW w:w="294" w:type="pct"/>
          </w:tcPr>
          <w:p w14:paraId="4928849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72B22D" w14:textId="193C51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52A39B8" w14:textId="3A0E49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FF52BB8" w14:textId="512881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513" w:type="pct"/>
          </w:tcPr>
          <w:p w14:paraId="2B9B36FE" w14:textId="1A04F4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87459B7" w14:textId="77777777" w:rsidTr="009434D5">
        <w:tc>
          <w:tcPr>
            <w:tcW w:w="587" w:type="pct"/>
          </w:tcPr>
          <w:p w14:paraId="0D723FB3" w14:textId="72A277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R4-2205682</w:t>
            </w:r>
          </w:p>
        </w:tc>
        <w:tc>
          <w:tcPr>
            <w:tcW w:w="812" w:type="pct"/>
          </w:tcPr>
          <w:p w14:paraId="73025BA3" w14:textId="5DC9A8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NR CA Inter-band 4DL/1UL</w:t>
            </w:r>
          </w:p>
        </w:tc>
        <w:tc>
          <w:tcPr>
            <w:tcW w:w="511" w:type="pct"/>
          </w:tcPr>
          <w:p w14:paraId="3C828376" w14:textId="1C537E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5FA1A75" w14:textId="4A37B2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6D5FD7B" w14:textId="55CC1D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0696</w:t>
            </w:r>
          </w:p>
        </w:tc>
        <w:tc>
          <w:tcPr>
            <w:tcW w:w="294" w:type="pct"/>
          </w:tcPr>
          <w:p w14:paraId="2A6A1EA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2653F1" w14:textId="128D25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D6F20A4" w14:textId="4BDA37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B43F01E" w14:textId="0D9D83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513" w:type="pct"/>
          </w:tcPr>
          <w:p w14:paraId="785FA61B" w14:textId="6ED844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4802B0F" w14:textId="77777777" w:rsidTr="009434D5">
        <w:tc>
          <w:tcPr>
            <w:tcW w:w="587" w:type="pct"/>
          </w:tcPr>
          <w:p w14:paraId="66999657" w14:textId="14008E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R4-2205683</w:t>
            </w:r>
          </w:p>
        </w:tc>
        <w:tc>
          <w:tcPr>
            <w:tcW w:w="812" w:type="pct"/>
          </w:tcPr>
          <w:p w14:paraId="2D297AEC" w14:textId="7469A8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EN-DC PC2</w:t>
            </w:r>
          </w:p>
        </w:tc>
        <w:tc>
          <w:tcPr>
            <w:tcW w:w="511" w:type="pct"/>
          </w:tcPr>
          <w:p w14:paraId="2B5D781E" w14:textId="14757B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BD5DC35" w14:textId="7A1E24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66DB7C5" w14:textId="715BF0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0697</w:t>
            </w:r>
          </w:p>
        </w:tc>
        <w:tc>
          <w:tcPr>
            <w:tcW w:w="294" w:type="pct"/>
          </w:tcPr>
          <w:p w14:paraId="0A2FC43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87BFBB" w14:textId="6F2956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3D360E5" w14:textId="1FF2D1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F39039C" w14:textId="415297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513" w:type="pct"/>
          </w:tcPr>
          <w:p w14:paraId="494C7062" w14:textId="187907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B1EE499" w14:textId="77777777" w:rsidTr="009434D5">
        <w:tc>
          <w:tcPr>
            <w:tcW w:w="587" w:type="pct"/>
          </w:tcPr>
          <w:p w14:paraId="160AF16F" w14:textId="4B34AE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R4-2206053</w:t>
            </w:r>
          </w:p>
        </w:tc>
        <w:tc>
          <w:tcPr>
            <w:tcW w:w="812" w:type="pct"/>
          </w:tcPr>
          <w:p w14:paraId="3CDCE353" w14:textId="3F26AE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on FR2-2 DC/CA with FR1 anchor</w:t>
            </w:r>
          </w:p>
        </w:tc>
        <w:tc>
          <w:tcPr>
            <w:tcW w:w="511" w:type="pct"/>
          </w:tcPr>
          <w:p w14:paraId="0109C33E" w14:textId="49F8DC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443" w:type="pct"/>
          </w:tcPr>
          <w:p w14:paraId="6E93DE10" w14:textId="6B2619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9BB0306" w14:textId="2FAA61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0698</w:t>
            </w:r>
          </w:p>
        </w:tc>
        <w:tc>
          <w:tcPr>
            <w:tcW w:w="294" w:type="pct"/>
          </w:tcPr>
          <w:p w14:paraId="566FE24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47D918" w14:textId="36771B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8601C66" w14:textId="126FFD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A2E551D" w14:textId="6D694B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6E840E20" w14:textId="7B7556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7AAA677F" w14:textId="77777777" w:rsidTr="009434D5">
        <w:tc>
          <w:tcPr>
            <w:tcW w:w="587" w:type="pct"/>
          </w:tcPr>
          <w:p w14:paraId="75FEAC52" w14:textId="765167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R4-2206452</w:t>
            </w:r>
          </w:p>
        </w:tc>
        <w:tc>
          <w:tcPr>
            <w:tcW w:w="812" w:type="pct"/>
          </w:tcPr>
          <w:p w14:paraId="4625B967" w14:textId="2BF6B7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CRs to TS 38.101-3 for NR_BCS4</w:t>
            </w:r>
          </w:p>
        </w:tc>
        <w:tc>
          <w:tcPr>
            <w:tcW w:w="511" w:type="pct"/>
          </w:tcPr>
          <w:p w14:paraId="304688C0" w14:textId="32D908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3" w:type="pct"/>
          </w:tcPr>
          <w:p w14:paraId="1CF8E98C" w14:textId="4B2C9D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4245164" w14:textId="09A798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0699</w:t>
            </w:r>
          </w:p>
        </w:tc>
        <w:tc>
          <w:tcPr>
            <w:tcW w:w="294" w:type="pct"/>
          </w:tcPr>
          <w:p w14:paraId="50531F4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E3B83E" w14:textId="7D9CF7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E1FE701" w14:textId="09BFFD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8EE1251" w14:textId="25656B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3" w:type="pct"/>
          </w:tcPr>
          <w:p w14:paraId="50417821" w14:textId="3EEC63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6ECD355D" w14:textId="77777777" w:rsidTr="009434D5">
        <w:tc>
          <w:tcPr>
            <w:tcW w:w="587" w:type="pct"/>
          </w:tcPr>
          <w:p w14:paraId="7FBDF001" w14:textId="518519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R4-2206616</w:t>
            </w:r>
          </w:p>
        </w:tc>
        <w:tc>
          <w:tcPr>
            <w:tcW w:w="812" w:type="pct"/>
          </w:tcPr>
          <w:p w14:paraId="34AD6148" w14:textId="7A42B3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(Rel-15)</w:t>
            </w:r>
          </w:p>
        </w:tc>
        <w:tc>
          <w:tcPr>
            <w:tcW w:w="511" w:type="pct"/>
          </w:tcPr>
          <w:p w14:paraId="7A79D800" w14:textId="6BE4D0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2F6077D4" w14:textId="440FAA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2E1D55C" w14:textId="280A91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0700</w:t>
            </w:r>
          </w:p>
        </w:tc>
        <w:tc>
          <w:tcPr>
            <w:tcW w:w="294" w:type="pct"/>
          </w:tcPr>
          <w:p w14:paraId="4CC2FFF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E37761" w14:textId="388792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467C8B7" w14:textId="440FFB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C8BCD5B" w14:textId="343CE4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3A51CA5D" w14:textId="1F1ED4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7E5E54F" w14:textId="77777777" w:rsidTr="009434D5">
        <w:tc>
          <w:tcPr>
            <w:tcW w:w="587" w:type="pct"/>
          </w:tcPr>
          <w:p w14:paraId="4A7AB6B9" w14:textId="399ADF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R4-2206617</w:t>
            </w:r>
          </w:p>
        </w:tc>
        <w:tc>
          <w:tcPr>
            <w:tcW w:w="812" w:type="pct"/>
          </w:tcPr>
          <w:p w14:paraId="60C0C6D9" w14:textId="05863F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(Rel-16)</w:t>
            </w:r>
          </w:p>
        </w:tc>
        <w:tc>
          <w:tcPr>
            <w:tcW w:w="511" w:type="pct"/>
          </w:tcPr>
          <w:p w14:paraId="5E996565" w14:textId="0A4E96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3DD3C97B" w14:textId="03FDEE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0E53BD8" w14:textId="3FB0C5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0701</w:t>
            </w:r>
          </w:p>
        </w:tc>
        <w:tc>
          <w:tcPr>
            <w:tcW w:w="294" w:type="pct"/>
          </w:tcPr>
          <w:p w14:paraId="75357DD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2ABAE4" w14:textId="7B95D4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2508AFB" w14:textId="3DF32B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6F083F9" w14:textId="34C60D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DC_R16_1BLTE_1BNR_2DL2UL-Core, DC_R16_xBLTE_2BNR_yDL2UL-Core, NR_CADC_R16_2BDL_xBUL-Core, NR_CADC_R16_3BDL_2BUL-Core</w:t>
            </w:r>
          </w:p>
        </w:tc>
        <w:tc>
          <w:tcPr>
            <w:tcW w:w="513" w:type="pct"/>
          </w:tcPr>
          <w:p w14:paraId="54039131" w14:textId="2D0660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76C9E23" w14:textId="77777777" w:rsidTr="009434D5">
        <w:tc>
          <w:tcPr>
            <w:tcW w:w="587" w:type="pct"/>
          </w:tcPr>
          <w:p w14:paraId="3C2BF69B" w14:textId="6CFB6A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R4-2206618</w:t>
            </w:r>
          </w:p>
        </w:tc>
        <w:tc>
          <w:tcPr>
            <w:tcW w:w="812" w:type="pct"/>
          </w:tcPr>
          <w:p w14:paraId="7DA05F9E" w14:textId="043C01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(Rel-17)</w:t>
            </w:r>
          </w:p>
        </w:tc>
        <w:tc>
          <w:tcPr>
            <w:tcW w:w="511" w:type="pct"/>
          </w:tcPr>
          <w:p w14:paraId="0C813579" w14:textId="0D0E8D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53ED2D36" w14:textId="0252AE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CEC4AAE" w14:textId="39007C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0702</w:t>
            </w:r>
          </w:p>
        </w:tc>
        <w:tc>
          <w:tcPr>
            <w:tcW w:w="294" w:type="pct"/>
          </w:tcPr>
          <w:p w14:paraId="1FF9DBC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71A169" w14:textId="62C807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54A087E" w14:textId="2ED761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434B154" w14:textId="17B40B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DC_R16_1BLTE_1BNR_2DL2UL-Core, DC_R16_xBLTE_2BNR_yDL2UL-Core, NR_CADC_R16_2BDL_xBUL-Core, NR_CADC_R16_3BDL_2BUL-Core</w:t>
            </w:r>
          </w:p>
        </w:tc>
        <w:tc>
          <w:tcPr>
            <w:tcW w:w="513" w:type="pct"/>
          </w:tcPr>
          <w:p w14:paraId="4483980A" w14:textId="7128AD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A7E9322" w14:textId="77777777" w:rsidTr="009434D5">
        <w:tc>
          <w:tcPr>
            <w:tcW w:w="587" w:type="pct"/>
          </w:tcPr>
          <w:p w14:paraId="199FC2C7" w14:textId="44DF74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R4-2206636</w:t>
            </w:r>
          </w:p>
        </w:tc>
        <w:tc>
          <w:tcPr>
            <w:tcW w:w="812" w:type="pct"/>
          </w:tcPr>
          <w:p w14:paraId="21000730" w14:textId="4B898F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Dual Connectivity (DC) of x bands (x=1,2) LTE inter-band CA (xDL1UL) and 4 bands NR inter-band CA (4DL1UL) into TS 38.101-3</w:t>
            </w:r>
          </w:p>
        </w:tc>
        <w:tc>
          <w:tcPr>
            <w:tcW w:w="511" w:type="pct"/>
          </w:tcPr>
          <w:p w14:paraId="19208D70" w14:textId="774525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10DEC2BA" w14:textId="32B5EB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CE12685" w14:textId="0822BF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0703</w:t>
            </w:r>
          </w:p>
        </w:tc>
        <w:tc>
          <w:tcPr>
            <w:tcW w:w="294" w:type="pct"/>
          </w:tcPr>
          <w:p w14:paraId="748FAB0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A24A1F" w14:textId="3828EA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B0261D9" w14:textId="14C71A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570B2D4" w14:textId="354A77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DC_R17_xBLTE_4BNR_yDL2UL-Core</w:t>
            </w:r>
          </w:p>
        </w:tc>
        <w:tc>
          <w:tcPr>
            <w:tcW w:w="513" w:type="pct"/>
          </w:tcPr>
          <w:p w14:paraId="4F891F32" w14:textId="04DE6C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DF1302C" w14:textId="77777777" w:rsidTr="009434D5">
        <w:tc>
          <w:tcPr>
            <w:tcW w:w="587" w:type="pct"/>
          </w:tcPr>
          <w:p w14:paraId="0C6FCEA6" w14:textId="38D1F2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R4-2207196</w:t>
            </w:r>
          </w:p>
        </w:tc>
        <w:tc>
          <w:tcPr>
            <w:tcW w:w="812" w:type="pct"/>
          </w:tcPr>
          <w:p w14:paraId="38577313" w14:textId="695DAF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FR1 HST demodulation requirements</w:t>
            </w:r>
          </w:p>
        </w:tc>
        <w:tc>
          <w:tcPr>
            <w:tcW w:w="511" w:type="pct"/>
          </w:tcPr>
          <w:p w14:paraId="0DE65F4C" w14:textId="4A3487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3" w:type="pct"/>
          </w:tcPr>
          <w:p w14:paraId="59E28D59" w14:textId="5C479A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35565A6" w14:textId="420889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294" w:type="pct"/>
          </w:tcPr>
          <w:p w14:paraId="5E2974B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702B8E" w14:textId="5C984D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543EFEE" w14:textId="59D2E8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A58555A" w14:textId="0B3E26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3" w:type="pct"/>
          </w:tcPr>
          <w:p w14:paraId="69CF3A01" w14:textId="6A4E96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529E9E8" w14:textId="77777777" w:rsidTr="009434D5">
        <w:tc>
          <w:tcPr>
            <w:tcW w:w="587" w:type="pct"/>
          </w:tcPr>
          <w:p w14:paraId="0EA53671" w14:textId="13FF4B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R4-2207486</w:t>
            </w:r>
          </w:p>
        </w:tc>
        <w:tc>
          <w:tcPr>
            <w:tcW w:w="812" w:type="pct"/>
          </w:tcPr>
          <w:p w14:paraId="73265295" w14:textId="43F260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511" w:type="pct"/>
          </w:tcPr>
          <w:p w14:paraId="203B0D8D" w14:textId="445D65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14839199" w14:textId="4E0C48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67556FA" w14:textId="485598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294" w:type="pct"/>
          </w:tcPr>
          <w:p w14:paraId="2E9677B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7C22A3" w14:textId="16C7D3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7E49C205" w14:textId="0B1116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EA52EDA" w14:textId="29A486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520356E8" w14:textId="27D12F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6E5D3AE" w14:textId="77777777" w:rsidTr="009434D5">
        <w:tc>
          <w:tcPr>
            <w:tcW w:w="587" w:type="pct"/>
          </w:tcPr>
          <w:p w14:paraId="0620D89E" w14:textId="79F696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R4-2207487</w:t>
            </w:r>
          </w:p>
        </w:tc>
        <w:tc>
          <w:tcPr>
            <w:tcW w:w="812" w:type="pct"/>
          </w:tcPr>
          <w:p w14:paraId="3522EB62" w14:textId="03FC44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511" w:type="pct"/>
          </w:tcPr>
          <w:p w14:paraId="17ACDB1B" w14:textId="7FC974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5D5E5FBE" w14:textId="6E81EE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88BDA10" w14:textId="09B103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294" w:type="pct"/>
          </w:tcPr>
          <w:p w14:paraId="783949B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CDCA45" w14:textId="66CD33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9D59C59" w14:textId="694446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2DBCFA9" w14:textId="7B4E57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NR_eMIMO-Perf, NR_L1enh_URLLC-Perf, NR_UE_pow_sav-Perf, NR_HST-Perf, NR_perf_enh-Perf</w:t>
            </w:r>
          </w:p>
        </w:tc>
        <w:tc>
          <w:tcPr>
            <w:tcW w:w="513" w:type="pct"/>
          </w:tcPr>
          <w:p w14:paraId="35BA4B41" w14:textId="07725C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EEE5A55" w14:textId="77777777" w:rsidTr="009434D5">
        <w:tc>
          <w:tcPr>
            <w:tcW w:w="587" w:type="pct"/>
          </w:tcPr>
          <w:p w14:paraId="5A94E0EE" w14:textId="090C28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R4-2207488</w:t>
            </w:r>
          </w:p>
        </w:tc>
        <w:tc>
          <w:tcPr>
            <w:tcW w:w="812" w:type="pct"/>
          </w:tcPr>
          <w:p w14:paraId="1C85E953" w14:textId="326F04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F)</w:t>
            </w:r>
          </w:p>
        </w:tc>
        <w:tc>
          <w:tcPr>
            <w:tcW w:w="511" w:type="pct"/>
          </w:tcPr>
          <w:p w14:paraId="5854C6FA" w14:textId="6811F8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47625D01" w14:textId="14826F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396D6B1" w14:textId="6AF096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0281</w:t>
            </w:r>
          </w:p>
        </w:tc>
        <w:tc>
          <w:tcPr>
            <w:tcW w:w="294" w:type="pct"/>
          </w:tcPr>
          <w:p w14:paraId="6CB70A4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125F05" w14:textId="2AD4F9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CD42E30" w14:textId="4785DF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2FCCC71" w14:textId="75CFC3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NR_eMIMO-Perf, NR_unlic-Perf, NR_L1enh_URLLC-Perf, NR_UE_pow_sav-Perf, NR_HST-Perf, NR_perf_enh-Perf</w:t>
            </w:r>
          </w:p>
        </w:tc>
        <w:tc>
          <w:tcPr>
            <w:tcW w:w="513" w:type="pct"/>
          </w:tcPr>
          <w:p w14:paraId="573BDF32" w14:textId="3E9A2B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4C71695" w14:textId="77777777" w:rsidTr="009434D5">
        <w:tc>
          <w:tcPr>
            <w:tcW w:w="587" w:type="pct"/>
          </w:tcPr>
          <w:p w14:paraId="2722E7AF" w14:textId="24BA32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R4-2204195</w:t>
            </w:r>
          </w:p>
        </w:tc>
        <w:tc>
          <w:tcPr>
            <w:tcW w:w="812" w:type="pct"/>
          </w:tcPr>
          <w:p w14:paraId="011EFA39" w14:textId="1629EF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capturing HAPS requirements</w:t>
            </w:r>
          </w:p>
        </w:tc>
        <w:tc>
          <w:tcPr>
            <w:tcW w:w="511" w:type="pct"/>
          </w:tcPr>
          <w:p w14:paraId="1C72016D" w14:textId="61E053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Softbank, Deutsche Telekom, Ericsson, NTT Docomo, KDDI, Nokia, Intelsat</w:t>
            </w:r>
          </w:p>
        </w:tc>
        <w:tc>
          <w:tcPr>
            <w:tcW w:w="443" w:type="pct"/>
          </w:tcPr>
          <w:p w14:paraId="5CAD6639" w14:textId="75E878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33783D2" w14:textId="726A7E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294" w:type="pct"/>
          </w:tcPr>
          <w:p w14:paraId="03C8C8B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C7C0A9" w14:textId="7A8500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236F11F" w14:textId="5B76A0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0CD05BC" w14:textId="70FE9B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5461BE1C" w14:textId="729341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7E444AA" w14:textId="77777777" w:rsidTr="009434D5">
        <w:tc>
          <w:tcPr>
            <w:tcW w:w="587" w:type="pct"/>
          </w:tcPr>
          <w:p w14:paraId="3BC6A333" w14:textId="2B2ADE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R4-2207341</w:t>
            </w:r>
          </w:p>
        </w:tc>
        <w:tc>
          <w:tcPr>
            <w:tcW w:w="812" w:type="pct"/>
          </w:tcPr>
          <w:p w14:paraId="4E6FB451" w14:textId="2696D1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capturing HAPS requirements</w:t>
            </w:r>
          </w:p>
        </w:tc>
        <w:tc>
          <w:tcPr>
            <w:tcW w:w="511" w:type="pct"/>
          </w:tcPr>
          <w:p w14:paraId="2E656AA2" w14:textId="02FF51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Softbank, Deutsche Telekom, Ericsson, NTT Docomo, KDDI, Nokia, Intelsat</w:t>
            </w:r>
          </w:p>
        </w:tc>
        <w:tc>
          <w:tcPr>
            <w:tcW w:w="443" w:type="pct"/>
          </w:tcPr>
          <w:p w14:paraId="03B88F37" w14:textId="17E959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A5AD399" w14:textId="6E11FF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294" w:type="pct"/>
          </w:tcPr>
          <w:p w14:paraId="69746B46" w14:textId="4377A67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2443C57" w14:textId="603AB8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ECB9C42" w14:textId="47D7A8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4369B31" w14:textId="3775EF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3" w:type="pct"/>
          </w:tcPr>
          <w:p w14:paraId="1DEC9386" w14:textId="427CF9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AB49E88" w14:textId="77777777" w:rsidTr="009434D5">
        <w:tc>
          <w:tcPr>
            <w:tcW w:w="587" w:type="pct"/>
          </w:tcPr>
          <w:p w14:paraId="2C5CD346" w14:textId="4E327C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R4-2204355</w:t>
            </w:r>
          </w:p>
        </w:tc>
        <w:tc>
          <w:tcPr>
            <w:tcW w:w="812" w:type="pct"/>
          </w:tcPr>
          <w:p w14:paraId="0021E0C0" w14:textId="01E31E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on introduction of upper 700MHz A block</w:t>
            </w:r>
          </w:p>
        </w:tc>
        <w:tc>
          <w:tcPr>
            <w:tcW w:w="511" w:type="pct"/>
          </w:tcPr>
          <w:p w14:paraId="2EB7E1B2" w14:textId="012165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5F5A2921" w14:textId="794B66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0E8B972" w14:textId="5CAEFF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294" w:type="pct"/>
          </w:tcPr>
          <w:p w14:paraId="1B1F17D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E178C2" w14:textId="4093F1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EE2570E" w14:textId="06B42B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C32B735" w14:textId="48F575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40AB67A9" w14:textId="0BA15C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F129A05" w14:textId="77777777" w:rsidTr="009434D5">
        <w:tc>
          <w:tcPr>
            <w:tcW w:w="587" w:type="pct"/>
          </w:tcPr>
          <w:p w14:paraId="6EFE1AFB" w14:textId="27AB7A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R4-2206495</w:t>
            </w:r>
          </w:p>
        </w:tc>
        <w:tc>
          <w:tcPr>
            <w:tcW w:w="812" w:type="pct"/>
          </w:tcPr>
          <w:p w14:paraId="255E0652" w14:textId="7892BA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on introduction of upper 700MHz A block</w:t>
            </w:r>
          </w:p>
        </w:tc>
        <w:tc>
          <w:tcPr>
            <w:tcW w:w="511" w:type="pct"/>
          </w:tcPr>
          <w:p w14:paraId="23254A70" w14:textId="30152A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</w:t>
            </w:r>
          </w:p>
        </w:tc>
        <w:tc>
          <w:tcPr>
            <w:tcW w:w="443" w:type="pct"/>
          </w:tcPr>
          <w:p w14:paraId="68A56B93" w14:textId="3707B8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D1CCBC8" w14:textId="3E34A0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294" w:type="pct"/>
          </w:tcPr>
          <w:p w14:paraId="44C28847" w14:textId="040AD19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F2F6B6" w14:textId="2E1748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4EFAC0B" w14:textId="4E547E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9A7C249" w14:textId="1A8560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33D575BD" w14:textId="09D68E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9618533" w14:textId="77777777" w:rsidTr="009434D5">
        <w:tc>
          <w:tcPr>
            <w:tcW w:w="587" w:type="pct"/>
          </w:tcPr>
          <w:p w14:paraId="018BE37A" w14:textId="1D3FBB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R4-2204563</w:t>
            </w:r>
          </w:p>
        </w:tc>
        <w:tc>
          <w:tcPr>
            <w:tcW w:w="812" w:type="pct"/>
          </w:tcPr>
          <w:p w14:paraId="6EA2738B" w14:textId="31067D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fOOB and fOBUE for band n41 and n90 for 1-C BS</w:t>
            </w:r>
          </w:p>
        </w:tc>
        <w:tc>
          <w:tcPr>
            <w:tcW w:w="511" w:type="pct"/>
          </w:tcPr>
          <w:p w14:paraId="69378C7D" w14:textId="60FEBC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3" w:type="pct"/>
          </w:tcPr>
          <w:p w14:paraId="1315797F" w14:textId="279C62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9E2A7B2" w14:textId="357BA4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294" w:type="pct"/>
          </w:tcPr>
          <w:p w14:paraId="4748381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9CE828" w14:textId="635A71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6830E89" w14:textId="1FD0FF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CD18CF7" w14:textId="2FE084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2E19A87D" w14:textId="534AB8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43703A7D" w14:textId="77777777" w:rsidTr="009434D5">
        <w:tc>
          <w:tcPr>
            <w:tcW w:w="587" w:type="pct"/>
          </w:tcPr>
          <w:p w14:paraId="752F28A4" w14:textId="438099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R4-2205064</w:t>
            </w:r>
          </w:p>
        </w:tc>
        <w:tc>
          <w:tcPr>
            <w:tcW w:w="812" w:type="pct"/>
          </w:tcPr>
          <w:p w14:paraId="2D37151D" w14:textId="3780AC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and 1900MHz bands introduction</w:t>
            </w:r>
          </w:p>
        </w:tc>
        <w:tc>
          <w:tcPr>
            <w:tcW w:w="511" w:type="pct"/>
          </w:tcPr>
          <w:p w14:paraId="3531C4FD" w14:textId="5E5C5A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15EF460" w14:textId="180F99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2D1F83E" w14:textId="298970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294" w:type="pct"/>
          </w:tcPr>
          <w:p w14:paraId="0C2D358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6BF93A" w14:textId="18B0A8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244F6D7" w14:textId="4C4A40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ABE8EF7" w14:textId="5797A8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5B7F731E" w14:textId="701931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DD1CAAD" w14:textId="77777777" w:rsidTr="009434D5">
        <w:tc>
          <w:tcPr>
            <w:tcW w:w="587" w:type="pct"/>
          </w:tcPr>
          <w:p w14:paraId="25A15497" w14:textId="145900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R4-2207263</w:t>
            </w:r>
          </w:p>
        </w:tc>
        <w:tc>
          <w:tcPr>
            <w:tcW w:w="812" w:type="pct"/>
          </w:tcPr>
          <w:p w14:paraId="3936F242" w14:textId="35817E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and 1900MHz bands introduction</w:t>
            </w:r>
          </w:p>
        </w:tc>
        <w:tc>
          <w:tcPr>
            <w:tcW w:w="511" w:type="pct"/>
          </w:tcPr>
          <w:p w14:paraId="0BF899CF" w14:textId="43DB61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B3146C8" w14:textId="522DDB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C75436C" w14:textId="443DC6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294" w:type="pct"/>
          </w:tcPr>
          <w:p w14:paraId="09A834C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FD1554" w14:textId="10E4D5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C27EDFD" w14:textId="35E7AF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2E1DEC6" w14:textId="143B78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1E2C1FEF" w14:textId="48944E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5D7A0CD1" w14:textId="77777777" w:rsidTr="009434D5">
        <w:tc>
          <w:tcPr>
            <w:tcW w:w="587" w:type="pct"/>
          </w:tcPr>
          <w:p w14:paraId="60C7ACF8" w14:textId="2E4A9F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R4-2205069</w:t>
            </w:r>
          </w:p>
        </w:tc>
        <w:tc>
          <w:tcPr>
            <w:tcW w:w="812" w:type="pct"/>
          </w:tcPr>
          <w:p w14:paraId="67438327" w14:textId="7FD952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511" w:type="pct"/>
          </w:tcPr>
          <w:p w14:paraId="240B5FF0" w14:textId="4F4862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636C3BD3" w14:textId="270AA2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A3FEBFD" w14:textId="5E1B68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294" w:type="pct"/>
          </w:tcPr>
          <w:p w14:paraId="114D16B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6C263E" w14:textId="5C951B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103FD3A" w14:textId="5F508B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11678B5" w14:textId="300C71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3" w:type="pct"/>
          </w:tcPr>
          <w:p w14:paraId="56217B0A" w14:textId="68673D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26DA2569" w14:textId="77777777" w:rsidTr="009434D5">
        <w:tc>
          <w:tcPr>
            <w:tcW w:w="587" w:type="pct"/>
          </w:tcPr>
          <w:p w14:paraId="18BD4698" w14:textId="19DA02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R4-2205561</w:t>
            </w:r>
          </w:p>
        </w:tc>
        <w:tc>
          <w:tcPr>
            <w:tcW w:w="812" w:type="pct"/>
          </w:tcPr>
          <w:p w14:paraId="3049FA01" w14:textId="5B95AB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 to introduce n102</w:t>
            </w:r>
          </w:p>
        </w:tc>
        <w:tc>
          <w:tcPr>
            <w:tcW w:w="511" w:type="pct"/>
          </w:tcPr>
          <w:p w14:paraId="2108C877" w14:textId="17DC05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68FF375F" w14:textId="6ED081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1FC35EB" w14:textId="500E66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294" w:type="pct"/>
          </w:tcPr>
          <w:p w14:paraId="63AD3C4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ED792F" w14:textId="537305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C4EC54F" w14:textId="7E9B2D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4F43B3F" w14:textId="221EF5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1891A7AC" w14:textId="18CD3B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6087497" w14:textId="77777777" w:rsidTr="009434D5">
        <w:tc>
          <w:tcPr>
            <w:tcW w:w="587" w:type="pct"/>
          </w:tcPr>
          <w:p w14:paraId="377CEAC5" w14:textId="2D6D8D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R4-2206366</w:t>
            </w:r>
          </w:p>
        </w:tc>
        <w:tc>
          <w:tcPr>
            <w:tcW w:w="812" w:type="pct"/>
          </w:tcPr>
          <w:p w14:paraId="4E4754D1" w14:textId="5ED8C2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 to introduce n102</w:t>
            </w:r>
          </w:p>
        </w:tc>
        <w:tc>
          <w:tcPr>
            <w:tcW w:w="511" w:type="pct"/>
          </w:tcPr>
          <w:p w14:paraId="218DBA2F" w14:textId="3C9A6D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552C51E6" w14:textId="0B7256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204EC092" w14:textId="3C6AFD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294" w:type="pct"/>
          </w:tcPr>
          <w:p w14:paraId="083E569E" w14:textId="6F7E7B4F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A8D9A01" w14:textId="624D84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559F175" w14:textId="52D1C3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690C7DB" w14:textId="54502C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5B4FF8CB" w14:textId="22D136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D2988BF" w14:textId="77777777" w:rsidTr="009434D5">
        <w:tc>
          <w:tcPr>
            <w:tcW w:w="587" w:type="pct"/>
          </w:tcPr>
          <w:p w14:paraId="29B47DAC" w14:textId="7D6FCB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R4-2205811</w:t>
            </w:r>
          </w:p>
        </w:tc>
        <w:tc>
          <w:tcPr>
            <w:tcW w:w="812" w:type="pct"/>
          </w:tcPr>
          <w:p w14:paraId="0C45E7AF" w14:textId="44D045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FR1 PUSCH 256QAM requirements in TS 38.104</w:t>
            </w:r>
          </w:p>
        </w:tc>
        <w:tc>
          <w:tcPr>
            <w:tcW w:w="511" w:type="pct"/>
          </w:tcPr>
          <w:p w14:paraId="70D5E0E4" w14:textId="05162F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443" w:type="pct"/>
          </w:tcPr>
          <w:p w14:paraId="58216D22" w14:textId="3F3265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564972F" w14:textId="0B77C1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294" w:type="pct"/>
          </w:tcPr>
          <w:p w14:paraId="4F0893C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1A31DB" w14:textId="0C3746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2F75BFF" w14:textId="3F9890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69143BE" w14:textId="5AF48B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4DE09E66" w14:textId="72A24B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319201A8" w14:textId="77777777" w:rsidTr="009434D5">
        <w:tc>
          <w:tcPr>
            <w:tcW w:w="587" w:type="pct"/>
          </w:tcPr>
          <w:p w14:paraId="4DEB948A" w14:textId="49564A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R4-2205948</w:t>
            </w:r>
          </w:p>
        </w:tc>
        <w:tc>
          <w:tcPr>
            <w:tcW w:w="812" w:type="pct"/>
          </w:tcPr>
          <w:p w14:paraId="61AE4FCB" w14:textId="0E6280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and n101 (system parameters)</w:t>
            </w:r>
          </w:p>
        </w:tc>
        <w:tc>
          <w:tcPr>
            <w:tcW w:w="511" w:type="pct"/>
          </w:tcPr>
          <w:p w14:paraId="7737FA88" w14:textId="73E0E5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399320CD" w14:textId="15D851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C5E39CE" w14:textId="26A852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294" w:type="pct"/>
          </w:tcPr>
          <w:p w14:paraId="25DC6BC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207AC1" w14:textId="2272E3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D120B71" w14:textId="2C926D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84DB2E8" w14:textId="088475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NR_RAIL_EU_1900MHz_TDD-Perf</w:t>
            </w:r>
          </w:p>
        </w:tc>
        <w:tc>
          <w:tcPr>
            <w:tcW w:w="513" w:type="pct"/>
          </w:tcPr>
          <w:p w14:paraId="57D56BB6" w14:textId="5C99E2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196FF81" w14:textId="77777777" w:rsidTr="009434D5">
        <w:tc>
          <w:tcPr>
            <w:tcW w:w="587" w:type="pct"/>
          </w:tcPr>
          <w:p w14:paraId="424018BE" w14:textId="28D4D2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R4-2207270</w:t>
            </w:r>
          </w:p>
        </w:tc>
        <w:tc>
          <w:tcPr>
            <w:tcW w:w="812" w:type="pct"/>
          </w:tcPr>
          <w:p w14:paraId="30020E29" w14:textId="07A5F6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and n101 (system parameters)</w:t>
            </w:r>
          </w:p>
        </w:tc>
        <w:tc>
          <w:tcPr>
            <w:tcW w:w="511" w:type="pct"/>
          </w:tcPr>
          <w:p w14:paraId="59E60C44" w14:textId="04E4E1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69717095" w14:textId="5BB256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FF8E2D7" w14:textId="63BEB5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294" w:type="pct"/>
          </w:tcPr>
          <w:p w14:paraId="4A231C5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03CF7C" w14:textId="2651F1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D3BAE9F" w14:textId="30A444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5A6FD27" w14:textId="28F762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NR_RAIL_EU_1900MHz_TDD-Perf</w:t>
            </w:r>
          </w:p>
        </w:tc>
        <w:tc>
          <w:tcPr>
            <w:tcW w:w="513" w:type="pct"/>
          </w:tcPr>
          <w:p w14:paraId="124A9085" w14:textId="357B17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02CCB1CA" w14:textId="77777777" w:rsidTr="009434D5">
        <w:tc>
          <w:tcPr>
            <w:tcW w:w="587" w:type="pct"/>
          </w:tcPr>
          <w:p w14:paraId="1CE0C28B" w14:textId="01CD3F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R4-2207253</w:t>
            </w:r>
          </w:p>
        </w:tc>
        <w:tc>
          <w:tcPr>
            <w:tcW w:w="812" w:type="pct"/>
          </w:tcPr>
          <w:p w14:paraId="75940411" w14:textId="3A0F455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TS38.104: Introduction of conformance testing requirements for FR1 PUSCH 256QAM</w:t>
            </w:r>
          </w:p>
        </w:tc>
        <w:tc>
          <w:tcPr>
            <w:tcW w:w="511" w:type="pct"/>
          </w:tcPr>
          <w:p w14:paraId="4A6CFB82" w14:textId="76E394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3" w:type="pct"/>
          </w:tcPr>
          <w:p w14:paraId="51F98377" w14:textId="13CBC2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C3552E1" w14:textId="0AEC13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294" w:type="pct"/>
          </w:tcPr>
          <w:p w14:paraId="54B97C1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DA9662" w14:textId="1DBB75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EC81C7E" w14:textId="3B9A0B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DFA0762" w14:textId="1FB70B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3BFA0CE0" w14:textId="4C5278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7F3E88B" w14:textId="77777777" w:rsidTr="009434D5">
        <w:tc>
          <w:tcPr>
            <w:tcW w:w="587" w:type="pct"/>
          </w:tcPr>
          <w:p w14:paraId="6CDE8577" w14:textId="232CE7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R4-2207489</w:t>
            </w:r>
          </w:p>
        </w:tc>
        <w:tc>
          <w:tcPr>
            <w:tcW w:w="812" w:type="pct"/>
          </w:tcPr>
          <w:p w14:paraId="2FB31606" w14:textId="0CB70C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511" w:type="pct"/>
          </w:tcPr>
          <w:p w14:paraId="0460BE53" w14:textId="656D24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0E7216F9" w14:textId="2710E2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9E8175D" w14:textId="4DDE9A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294" w:type="pct"/>
          </w:tcPr>
          <w:p w14:paraId="67D51A8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66D141" w14:textId="6FD928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04769743" w14:textId="78E997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495A780" w14:textId="347580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NR_unlic, NR_unlic-Core</w:t>
            </w:r>
          </w:p>
        </w:tc>
        <w:tc>
          <w:tcPr>
            <w:tcW w:w="513" w:type="pct"/>
          </w:tcPr>
          <w:p w14:paraId="0C47C241" w14:textId="1ADF5E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03947BF" w14:textId="77777777" w:rsidTr="009434D5">
        <w:tc>
          <w:tcPr>
            <w:tcW w:w="587" w:type="pct"/>
          </w:tcPr>
          <w:p w14:paraId="42F6B7AF" w14:textId="208238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R4-2207490</w:t>
            </w:r>
          </w:p>
        </w:tc>
        <w:tc>
          <w:tcPr>
            <w:tcW w:w="812" w:type="pct"/>
          </w:tcPr>
          <w:p w14:paraId="0DF17E3B" w14:textId="3ED10A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F)</w:t>
            </w:r>
          </w:p>
        </w:tc>
        <w:tc>
          <w:tcPr>
            <w:tcW w:w="511" w:type="pct"/>
          </w:tcPr>
          <w:p w14:paraId="0484661E" w14:textId="747EE4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664E47B7" w14:textId="431CE2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42227DF" w14:textId="462326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294" w:type="pct"/>
          </w:tcPr>
          <w:p w14:paraId="0D60818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563159" w14:textId="4D9642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AFEF3B" w14:textId="18810E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379AAB6" w14:textId="2A16FA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NR_unlic, NR_unlic-Core, TEI17</w:t>
            </w:r>
          </w:p>
        </w:tc>
        <w:tc>
          <w:tcPr>
            <w:tcW w:w="513" w:type="pct"/>
          </w:tcPr>
          <w:p w14:paraId="4D96E0C2" w14:textId="4E85A5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DF59D5D" w14:textId="77777777" w:rsidTr="009434D5">
        <w:tc>
          <w:tcPr>
            <w:tcW w:w="587" w:type="pct"/>
          </w:tcPr>
          <w:p w14:paraId="48BDEE01" w14:textId="22A2C0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R4-2207501</w:t>
            </w:r>
          </w:p>
        </w:tc>
        <w:tc>
          <w:tcPr>
            <w:tcW w:w="812" w:type="pct"/>
          </w:tcPr>
          <w:p w14:paraId="396070BC" w14:textId="58C814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511" w:type="pct"/>
          </w:tcPr>
          <w:p w14:paraId="43D1A401" w14:textId="0ECF30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3" w:type="pct"/>
          </w:tcPr>
          <w:p w14:paraId="5C8D8DAF" w14:textId="3D8978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D814BD0" w14:textId="5DD792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294" w:type="pct"/>
          </w:tcPr>
          <w:p w14:paraId="2446513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A67EFA" w14:textId="320DFC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6662080C" w14:textId="5D9C34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9DB9C49" w14:textId="4CA863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590773E2" w14:textId="730DB1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688B025" w14:textId="77777777" w:rsidTr="009434D5">
        <w:tc>
          <w:tcPr>
            <w:tcW w:w="587" w:type="pct"/>
          </w:tcPr>
          <w:p w14:paraId="1C5234A5" w14:textId="24DA5C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R4-2207502</w:t>
            </w:r>
          </w:p>
        </w:tc>
        <w:tc>
          <w:tcPr>
            <w:tcW w:w="812" w:type="pct"/>
          </w:tcPr>
          <w:p w14:paraId="18BA51A5" w14:textId="680C11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A)</w:t>
            </w:r>
          </w:p>
        </w:tc>
        <w:tc>
          <w:tcPr>
            <w:tcW w:w="511" w:type="pct"/>
          </w:tcPr>
          <w:p w14:paraId="3EDAE728" w14:textId="31F74E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3" w:type="pct"/>
          </w:tcPr>
          <w:p w14:paraId="6EE2B68E" w14:textId="7789A8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A825B4D" w14:textId="771075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294" w:type="pct"/>
          </w:tcPr>
          <w:p w14:paraId="45F55A3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9391A7" w14:textId="4D6791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847960C" w14:textId="193DEA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D54373C" w14:textId="774C8F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3" w:type="pct"/>
          </w:tcPr>
          <w:p w14:paraId="42D7A95A" w14:textId="4F3BE0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3AAA93E" w14:textId="77777777" w:rsidTr="009434D5">
        <w:tc>
          <w:tcPr>
            <w:tcW w:w="587" w:type="pct"/>
          </w:tcPr>
          <w:p w14:paraId="68E6DB43" w14:textId="152B63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R4-2207511</w:t>
            </w:r>
          </w:p>
        </w:tc>
        <w:tc>
          <w:tcPr>
            <w:tcW w:w="812" w:type="pct"/>
          </w:tcPr>
          <w:p w14:paraId="7B768216" w14:textId="3C81C8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 for Rel-17 NR extension up to 71 GHz introduction</w:t>
            </w:r>
          </w:p>
        </w:tc>
        <w:tc>
          <w:tcPr>
            <w:tcW w:w="511" w:type="pct"/>
          </w:tcPr>
          <w:p w14:paraId="0C6983A7" w14:textId="59FC47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3" w:type="pct"/>
          </w:tcPr>
          <w:p w14:paraId="46EC424F" w14:textId="3E5E2A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70B8A3B8" w14:textId="3D9521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294" w:type="pct"/>
          </w:tcPr>
          <w:p w14:paraId="766DAD9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A8B13F" w14:textId="1D3A9C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AA4BDCA" w14:textId="6C7FB3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D11CA8C" w14:textId="7A0C4C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7E94205E" w14:textId="44DC07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158940E0" w14:textId="77777777" w:rsidTr="009434D5">
        <w:tc>
          <w:tcPr>
            <w:tcW w:w="587" w:type="pct"/>
          </w:tcPr>
          <w:p w14:paraId="54DDC6E1" w14:textId="4D8A85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R4-2207516</w:t>
            </w:r>
          </w:p>
        </w:tc>
        <w:tc>
          <w:tcPr>
            <w:tcW w:w="812" w:type="pct"/>
          </w:tcPr>
          <w:p w14:paraId="5B238306" w14:textId="563FAF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RMR 1900MHz band n101 introduction</w:t>
            </w:r>
          </w:p>
        </w:tc>
        <w:tc>
          <w:tcPr>
            <w:tcW w:w="511" w:type="pct"/>
          </w:tcPr>
          <w:p w14:paraId="7C665C7C" w14:textId="642B98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3" w:type="pct"/>
          </w:tcPr>
          <w:p w14:paraId="7DF7030B" w14:textId="778686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83CC2E6" w14:textId="7EEA41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294" w:type="pct"/>
          </w:tcPr>
          <w:p w14:paraId="1E0D957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2B107B" w14:textId="7BECB3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123FEE6" w14:textId="42B283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CF68A95" w14:textId="557118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292F457B" w14:textId="6EB46C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0BA1B83" w14:textId="77777777" w:rsidTr="009434D5">
        <w:tc>
          <w:tcPr>
            <w:tcW w:w="587" w:type="pct"/>
          </w:tcPr>
          <w:p w14:paraId="136474CA" w14:textId="7EBE22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R4-2205861</w:t>
            </w:r>
          </w:p>
        </w:tc>
        <w:tc>
          <w:tcPr>
            <w:tcW w:w="812" w:type="pct"/>
          </w:tcPr>
          <w:p w14:paraId="0FE130F1" w14:textId="5F46B4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511" w:type="pct"/>
          </w:tcPr>
          <w:p w14:paraId="4D1F52EF" w14:textId="367B04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5BD7C4E" w14:textId="287140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1156A23E" w14:textId="1BBF26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294" w:type="pct"/>
          </w:tcPr>
          <w:p w14:paraId="439AD93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8B479B" w14:textId="0F255F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4846C320" w14:textId="27D369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DB876D8" w14:textId="749478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8B41C9B" w14:textId="7EEA3A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46D1EBD0" w14:textId="77777777" w:rsidTr="009434D5">
        <w:tc>
          <w:tcPr>
            <w:tcW w:w="587" w:type="pct"/>
          </w:tcPr>
          <w:p w14:paraId="766A74EE" w14:textId="7E5076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R4-2205862</w:t>
            </w:r>
          </w:p>
        </w:tc>
        <w:tc>
          <w:tcPr>
            <w:tcW w:w="812" w:type="pct"/>
          </w:tcPr>
          <w:p w14:paraId="6D14D076" w14:textId="6FF175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38.113: Corrections in clause 1 Scope and clause 9 Immunity</w:t>
            </w:r>
          </w:p>
        </w:tc>
        <w:tc>
          <w:tcPr>
            <w:tcW w:w="511" w:type="pct"/>
          </w:tcPr>
          <w:p w14:paraId="528E1E66" w14:textId="1D2301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1311FAC" w14:textId="63081B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4498E38C" w14:textId="491C0E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294" w:type="pct"/>
          </w:tcPr>
          <w:p w14:paraId="385E587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738DB7" w14:textId="547667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6A1074D4" w14:textId="5D6BAB8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45ED092" w14:textId="06A114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4742591" w14:textId="6CAE32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381EBAF5" w14:textId="77777777" w:rsidTr="009434D5">
        <w:tc>
          <w:tcPr>
            <w:tcW w:w="587" w:type="pct"/>
          </w:tcPr>
          <w:p w14:paraId="63C8AB79" w14:textId="0DF728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R4-2205624</w:t>
            </w:r>
          </w:p>
        </w:tc>
        <w:tc>
          <w:tcPr>
            <w:tcW w:w="812" w:type="pct"/>
          </w:tcPr>
          <w:p w14:paraId="24673ED7" w14:textId="5DD820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38.133</w:t>
            </w:r>
          </w:p>
        </w:tc>
        <w:tc>
          <w:tcPr>
            <w:tcW w:w="511" w:type="pct"/>
          </w:tcPr>
          <w:p w14:paraId="27E27794" w14:textId="476166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6122875" w14:textId="7E9D29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A6D31D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294" w:type="pct"/>
          </w:tcPr>
          <w:p w14:paraId="27FDEBB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4949DC" w14:textId="6E3BC1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DA37076" w14:textId="058371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21E3C27" w14:textId="1E96FA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3" w:type="pct"/>
          </w:tcPr>
          <w:p w14:paraId="1CF6837B" w14:textId="211E0E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03852044" w14:textId="77777777" w:rsidTr="009434D5">
        <w:tc>
          <w:tcPr>
            <w:tcW w:w="587" w:type="pct"/>
          </w:tcPr>
          <w:p w14:paraId="2EF49C87" w14:textId="253384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R4-2204147</w:t>
            </w:r>
          </w:p>
        </w:tc>
        <w:tc>
          <w:tcPr>
            <w:tcW w:w="812" w:type="pct"/>
          </w:tcPr>
          <w:p w14:paraId="7925AC20" w14:textId="4473E9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CRs : RRM requirements for Rel-17 NR SL enhancement</w:t>
            </w:r>
          </w:p>
        </w:tc>
        <w:tc>
          <w:tcPr>
            <w:tcW w:w="511" w:type="pct"/>
          </w:tcPr>
          <w:p w14:paraId="35493399" w14:textId="2DD5C6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LG Electronics </w:t>
            </w:r>
          </w:p>
        </w:tc>
        <w:tc>
          <w:tcPr>
            <w:tcW w:w="443" w:type="pct"/>
          </w:tcPr>
          <w:p w14:paraId="544D44AE" w14:textId="7D26A1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50A7B8" w14:textId="4E16C6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2251</w:t>
            </w:r>
          </w:p>
        </w:tc>
        <w:tc>
          <w:tcPr>
            <w:tcW w:w="294" w:type="pct"/>
          </w:tcPr>
          <w:p w14:paraId="383F15E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376959" w14:textId="5AC8AD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3D16AE6" w14:textId="5FA5B1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3FEE527" w14:textId="7298AE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3" w:type="pct"/>
          </w:tcPr>
          <w:p w14:paraId="04A9DCB8" w14:textId="666F68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3C89649" w14:textId="77777777" w:rsidTr="009434D5">
        <w:tc>
          <w:tcPr>
            <w:tcW w:w="587" w:type="pct"/>
          </w:tcPr>
          <w:p w14:paraId="5A4F2073" w14:textId="313A4A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R4-2204291</w:t>
            </w:r>
          </w:p>
        </w:tc>
        <w:tc>
          <w:tcPr>
            <w:tcW w:w="812" w:type="pct"/>
          </w:tcPr>
          <w:p w14:paraId="289CD3D0" w14:textId="243600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NR SL Relay</w:t>
            </w:r>
          </w:p>
        </w:tc>
        <w:tc>
          <w:tcPr>
            <w:tcW w:w="511" w:type="pct"/>
          </w:tcPr>
          <w:p w14:paraId="2376ABF4" w14:textId="46B462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3" w:type="pct"/>
          </w:tcPr>
          <w:p w14:paraId="1AAF7DDE" w14:textId="113B69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97C7966" w14:textId="2F58E7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2252</w:t>
            </w:r>
          </w:p>
        </w:tc>
        <w:tc>
          <w:tcPr>
            <w:tcW w:w="294" w:type="pct"/>
          </w:tcPr>
          <w:p w14:paraId="174A306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2F7394" w14:textId="00C642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B71A2EB" w14:textId="50E35C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1840D60" w14:textId="3D655D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NR_SL_relay-Core</w:t>
            </w:r>
          </w:p>
        </w:tc>
        <w:tc>
          <w:tcPr>
            <w:tcW w:w="513" w:type="pct"/>
          </w:tcPr>
          <w:p w14:paraId="52020D64" w14:textId="74B7B1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FF00F94" w14:textId="77777777" w:rsidTr="009434D5">
        <w:tc>
          <w:tcPr>
            <w:tcW w:w="587" w:type="pct"/>
          </w:tcPr>
          <w:p w14:paraId="48C6D3D1" w14:textId="579261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R4-2207082</w:t>
            </w:r>
          </w:p>
        </w:tc>
        <w:tc>
          <w:tcPr>
            <w:tcW w:w="812" w:type="pct"/>
          </w:tcPr>
          <w:p w14:paraId="0EB8C475" w14:textId="25A509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SL Relay</w:t>
            </w:r>
          </w:p>
        </w:tc>
        <w:tc>
          <w:tcPr>
            <w:tcW w:w="511" w:type="pct"/>
          </w:tcPr>
          <w:p w14:paraId="61557393" w14:textId="477B9C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3" w:type="pct"/>
          </w:tcPr>
          <w:p w14:paraId="263FBBA6" w14:textId="6C3933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60EA2B2" w14:textId="6980BA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2252</w:t>
            </w:r>
          </w:p>
        </w:tc>
        <w:tc>
          <w:tcPr>
            <w:tcW w:w="294" w:type="pct"/>
          </w:tcPr>
          <w:p w14:paraId="2A848D3D" w14:textId="0A8A6E64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2B1954" w14:textId="7BB99C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2777FE3" w14:textId="1ABED1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D71EF2B" w14:textId="256AC4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NR_SL_relay-Core</w:t>
            </w:r>
          </w:p>
        </w:tc>
        <w:tc>
          <w:tcPr>
            <w:tcW w:w="513" w:type="pct"/>
          </w:tcPr>
          <w:p w14:paraId="76F13E4D" w14:textId="0C115F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F800043" w14:textId="77777777" w:rsidTr="009434D5">
        <w:tc>
          <w:tcPr>
            <w:tcW w:w="587" w:type="pct"/>
          </w:tcPr>
          <w:p w14:paraId="23C93322" w14:textId="3C96B6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R4-2204887</w:t>
            </w:r>
          </w:p>
        </w:tc>
        <w:tc>
          <w:tcPr>
            <w:tcW w:w="812" w:type="pct"/>
          </w:tcPr>
          <w:p w14:paraId="78BB55AC" w14:textId="7CD1DA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FR1 RF</w:t>
            </w:r>
          </w:p>
        </w:tc>
        <w:tc>
          <w:tcPr>
            <w:tcW w:w="511" w:type="pct"/>
          </w:tcPr>
          <w:p w14:paraId="45D29BC6" w14:textId="19A6DE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3BAED12C" w14:textId="31ACA3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9B6172" w14:textId="470FBE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2253</w:t>
            </w:r>
          </w:p>
        </w:tc>
        <w:tc>
          <w:tcPr>
            <w:tcW w:w="294" w:type="pct"/>
          </w:tcPr>
          <w:p w14:paraId="2FF631C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E141B8" w14:textId="421867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6A2E4D1" w14:textId="3D38A1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310FE1" w14:textId="40A3D5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NR_RF_FR1_enh-Perf</w:t>
            </w:r>
          </w:p>
        </w:tc>
        <w:tc>
          <w:tcPr>
            <w:tcW w:w="513" w:type="pct"/>
          </w:tcPr>
          <w:p w14:paraId="7F3AD811" w14:textId="685264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7D0E2012" w14:textId="77777777" w:rsidTr="009434D5">
        <w:tc>
          <w:tcPr>
            <w:tcW w:w="587" w:type="pct"/>
          </w:tcPr>
          <w:p w14:paraId="095B5B5E" w14:textId="21F13C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R4-2206835</w:t>
            </w:r>
          </w:p>
        </w:tc>
        <w:tc>
          <w:tcPr>
            <w:tcW w:w="812" w:type="pct"/>
          </w:tcPr>
          <w:p w14:paraId="10CCE2E4" w14:textId="3EB5DA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FR1 RF</w:t>
            </w:r>
          </w:p>
        </w:tc>
        <w:tc>
          <w:tcPr>
            <w:tcW w:w="511" w:type="pct"/>
          </w:tcPr>
          <w:p w14:paraId="1F291215" w14:textId="619557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5A76D86" w14:textId="395751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3216282" w14:textId="65E56F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2253</w:t>
            </w:r>
          </w:p>
        </w:tc>
        <w:tc>
          <w:tcPr>
            <w:tcW w:w="294" w:type="pct"/>
          </w:tcPr>
          <w:p w14:paraId="32CCCAE0" w14:textId="2DE4320E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8FCF50" w14:textId="266115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9111C09" w14:textId="757D2E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06D555F" w14:textId="5E7A74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3" w:type="pct"/>
          </w:tcPr>
          <w:p w14:paraId="4D70D7A8" w14:textId="1AE74F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C2BF21D" w14:textId="77777777" w:rsidTr="009434D5">
        <w:tc>
          <w:tcPr>
            <w:tcW w:w="587" w:type="pct"/>
          </w:tcPr>
          <w:p w14:paraId="3C617678" w14:textId="7CF40E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R4-2204915</w:t>
            </w:r>
          </w:p>
        </w:tc>
        <w:tc>
          <w:tcPr>
            <w:tcW w:w="812" w:type="pct"/>
          </w:tcPr>
          <w:p w14:paraId="020AB7A2" w14:textId="39D4F8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in relaxed measurement R16</w:t>
            </w:r>
          </w:p>
        </w:tc>
        <w:tc>
          <w:tcPr>
            <w:tcW w:w="511" w:type="pct"/>
          </w:tcPr>
          <w:p w14:paraId="703373C0" w14:textId="3A5BF0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0EC8BE9" w14:textId="7437A3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DC01721" w14:textId="1578C3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2254</w:t>
            </w:r>
          </w:p>
        </w:tc>
        <w:tc>
          <w:tcPr>
            <w:tcW w:w="294" w:type="pct"/>
          </w:tcPr>
          <w:p w14:paraId="1D440A4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4B4176" w14:textId="54F037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01B3123" w14:textId="1E9F3F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E38BEAA" w14:textId="5E4813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71F76D60" w14:textId="0E1EAB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56D00BDC" w14:textId="77777777" w:rsidTr="009434D5">
        <w:tc>
          <w:tcPr>
            <w:tcW w:w="587" w:type="pct"/>
          </w:tcPr>
          <w:p w14:paraId="2FDAB808" w14:textId="0663DA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R4-2204916</w:t>
            </w:r>
          </w:p>
        </w:tc>
        <w:tc>
          <w:tcPr>
            <w:tcW w:w="812" w:type="pct"/>
          </w:tcPr>
          <w:p w14:paraId="74D2C4BF" w14:textId="3FBC89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in relaxed measurement R17</w:t>
            </w:r>
          </w:p>
        </w:tc>
        <w:tc>
          <w:tcPr>
            <w:tcW w:w="511" w:type="pct"/>
          </w:tcPr>
          <w:p w14:paraId="54D2DC48" w14:textId="3F055E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38598A9A" w14:textId="4C19C1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E27049E" w14:textId="131BE2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2255</w:t>
            </w:r>
          </w:p>
        </w:tc>
        <w:tc>
          <w:tcPr>
            <w:tcW w:w="294" w:type="pct"/>
          </w:tcPr>
          <w:p w14:paraId="19E916F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22B4FC" w14:textId="2FBEE1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485E451" w14:textId="48DFEF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0F94B6D2" w14:textId="51E2F0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3" w:type="pct"/>
          </w:tcPr>
          <w:p w14:paraId="57363D07" w14:textId="0A337D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434D5" w14:paraId="2FE3BE41" w14:textId="77777777" w:rsidTr="009434D5">
        <w:tc>
          <w:tcPr>
            <w:tcW w:w="587" w:type="pct"/>
          </w:tcPr>
          <w:p w14:paraId="10745D32" w14:textId="4F069D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R4-2205061</w:t>
            </w:r>
          </w:p>
        </w:tc>
        <w:tc>
          <w:tcPr>
            <w:tcW w:w="812" w:type="pct"/>
          </w:tcPr>
          <w:p w14:paraId="5B27EE0D" w14:textId="4BE772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band n104</w:t>
            </w:r>
          </w:p>
        </w:tc>
        <w:tc>
          <w:tcPr>
            <w:tcW w:w="511" w:type="pct"/>
          </w:tcPr>
          <w:p w14:paraId="25E44CFB" w14:textId="09302E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269EE02" w14:textId="18741C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4DC9EBC" w14:textId="397E98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2256</w:t>
            </w:r>
          </w:p>
        </w:tc>
        <w:tc>
          <w:tcPr>
            <w:tcW w:w="294" w:type="pct"/>
          </w:tcPr>
          <w:p w14:paraId="4EC2949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CB86A1" w14:textId="48A304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F8882F" w14:textId="30DE25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C8D47AA" w14:textId="55620D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3" w:type="pct"/>
          </w:tcPr>
          <w:p w14:paraId="030347BD" w14:textId="2DB852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9434D5" w14:paraId="6E4C3DF1" w14:textId="77777777" w:rsidTr="009434D5">
        <w:tc>
          <w:tcPr>
            <w:tcW w:w="587" w:type="pct"/>
          </w:tcPr>
          <w:p w14:paraId="234E4E3A" w14:textId="7DF12A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R4-2205868</w:t>
            </w:r>
          </w:p>
        </w:tc>
        <w:tc>
          <w:tcPr>
            <w:tcW w:w="812" w:type="pct"/>
          </w:tcPr>
          <w:p w14:paraId="0E1BD8F8" w14:textId="2809BB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on RRM requirements for FR2 Inter-band CA</w:t>
            </w:r>
          </w:p>
        </w:tc>
        <w:tc>
          <w:tcPr>
            <w:tcW w:w="511" w:type="pct"/>
          </w:tcPr>
          <w:p w14:paraId="5D5F6A06" w14:textId="187522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30735068" w14:textId="60A80A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2E072A8" w14:textId="299505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2257</w:t>
            </w:r>
          </w:p>
        </w:tc>
        <w:tc>
          <w:tcPr>
            <w:tcW w:w="294" w:type="pct"/>
          </w:tcPr>
          <w:p w14:paraId="079B7ED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5C94A0" w14:textId="54F78B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1BEBEA1" w14:textId="37B31F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DA3EDBF" w14:textId="6DBF32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3" w:type="pct"/>
          </w:tcPr>
          <w:p w14:paraId="24E48843" w14:textId="5B07D4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6572B422" w14:textId="77777777" w:rsidTr="009434D5">
        <w:tc>
          <w:tcPr>
            <w:tcW w:w="587" w:type="pct"/>
          </w:tcPr>
          <w:p w14:paraId="6B1DAC57" w14:textId="7C7560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R4-2206016</w:t>
            </w:r>
          </w:p>
        </w:tc>
        <w:tc>
          <w:tcPr>
            <w:tcW w:w="812" w:type="pct"/>
          </w:tcPr>
          <w:p w14:paraId="6C69735F" w14:textId="3E0235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HST FR2 RRM Core Requirements</w:t>
            </w:r>
          </w:p>
        </w:tc>
        <w:tc>
          <w:tcPr>
            <w:tcW w:w="511" w:type="pct"/>
          </w:tcPr>
          <w:p w14:paraId="247C07C3" w14:textId="75D511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45428E3E" w14:textId="0A0AFE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557C887" w14:textId="62C70F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2258</w:t>
            </w:r>
          </w:p>
        </w:tc>
        <w:tc>
          <w:tcPr>
            <w:tcW w:w="294" w:type="pct"/>
          </w:tcPr>
          <w:p w14:paraId="33B49B0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ABB63B" w14:textId="09A29A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07ABDBE" w14:textId="3E0DC3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FCDE05C" w14:textId="310BCC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3" w:type="pct"/>
          </w:tcPr>
          <w:p w14:paraId="18252E6C" w14:textId="2CA5BA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C02CA19" w14:textId="77777777" w:rsidTr="009434D5">
        <w:tc>
          <w:tcPr>
            <w:tcW w:w="587" w:type="pct"/>
          </w:tcPr>
          <w:p w14:paraId="0BAD66BB" w14:textId="121029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R4-2207116</w:t>
            </w:r>
          </w:p>
        </w:tc>
        <w:tc>
          <w:tcPr>
            <w:tcW w:w="812" w:type="pct"/>
          </w:tcPr>
          <w:p w14:paraId="164AD666" w14:textId="1101D2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FR1 HST enhancements</w:t>
            </w:r>
          </w:p>
        </w:tc>
        <w:tc>
          <w:tcPr>
            <w:tcW w:w="511" w:type="pct"/>
          </w:tcPr>
          <w:p w14:paraId="500FBEF3" w14:textId="0DE2EE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3" w:type="pct"/>
          </w:tcPr>
          <w:p w14:paraId="071D5D74" w14:textId="55EB02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96D135" w14:textId="33D321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2259</w:t>
            </w:r>
          </w:p>
        </w:tc>
        <w:tc>
          <w:tcPr>
            <w:tcW w:w="294" w:type="pct"/>
          </w:tcPr>
          <w:p w14:paraId="10E49C3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49F280" w14:textId="45C0FB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8E8F065" w14:textId="17846E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B5B08A3" w14:textId="4E8082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3" w:type="pct"/>
          </w:tcPr>
          <w:p w14:paraId="1E674D07" w14:textId="33261A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402705A" w14:textId="77777777" w:rsidTr="009434D5">
        <w:tc>
          <w:tcPr>
            <w:tcW w:w="587" w:type="pct"/>
          </w:tcPr>
          <w:p w14:paraId="3C8C2267" w14:textId="3C9CF2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R4-2207117</w:t>
            </w:r>
          </w:p>
        </w:tc>
        <w:tc>
          <w:tcPr>
            <w:tcW w:w="812" w:type="pct"/>
          </w:tcPr>
          <w:p w14:paraId="6710941F" w14:textId="6C0E2A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FeRRM (TS 38.133)</w:t>
            </w:r>
          </w:p>
        </w:tc>
        <w:tc>
          <w:tcPr>
            <w:tcW w:w="511" w:type="pct"/>
          </w:tcPr>
          <w:p w14:paraId="020F46C7" w14:textId="7671F8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3" w:type="pct"/>
          </w:tcPr>
          <w:p w14:paraId="1F1AE7C8" w14:textId="0D606E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3AB2EE" w14:textId="47692C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2260</w:t>
            </w:r>
          </w:p>
        </w:tc>
        <w:tc>
          <w:tcPr>
            <w:tcW w:w="294" w:type="pct"/>
          </w:tcPr>
          <w:p w14:paraId="74EF4C0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453E4E" w14:textId="28E0DC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A73F700" w14:textId="557E8C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DD78B79" w14:textId="72DA1D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3" w:type="pct"/>
          </w:tcPr>
          <w:p w14:paraId="310E7DF2" w14:textId="34B701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82D135B" w14:textId="77777777" w:rsidTr="009434D5">
        <w:tc>
          <w:tcPr>
            <w:tcW w:w="587" w:type="pct"/>
          </w:tcPr>
          <w:p w14:paraId="7A935588" w14:textId="744C8A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R4-2207119</w:t>
            </w:r>
          </w:p>
        </w:tc>
        <w:tc>
          <w:tcPr>
            <w:tcW w:w="812" w:type="pct"/>
          </w:tcPr>
          <w:p w14:paraId="01453F51" w14:textId="3760FE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MG enhancements</w:t>
            </w:r>
          </w:p>
        </w:tc>
        <w:tc>
          <w:tcPr>
            <w:tcW w:w="511" w:type="pct"/>
          </w:tcPr>
          <w:p w14:paraId="589AB21C" w14:textId="1F0072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MediaTek</w:t>
            </w:r>
          </w:p>
        </w:tc>
        <w:tc>
          <w:tcPr>
            <w:tcW w:w="443" w:type="pct"/>
          </w:tcPr>
          <w:p w14:paraId="41AFB20B" w14:textId="6F3290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4E1515" w14:textId="01E4DE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2261</w:t>
            </w:r>
          </w:p>
        </w:tc>
        <w:tc>
          <w:tcPr>
            <w:tcW w:w="294" w:type="pct"/>
          </w:tcPr>
          <w:p w14:paraId="2A8B8C3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8FD02F" w14:textId="443850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632749E" w14:textId="3F7BF2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8B08733" w14:textId="1123B5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173F730A" w14:textId="220476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902199F" w14:textId="77777777" w:rsidTr="009434D5">
        <w:tc>
          <w:tcPr>
            <w:tcW w:w="587" w:type="pct"/>
          </w:tcPr>
          <w:p w14:paraId="29773294" w14:textId="209DC7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R4-2207543</w:t>
            </w:r>
          </w:p>
        </w:tc>
        <w:tc>
          <w:tcPr>
            <w:tcW w:w="812" w:type="pct"/>
          </w:tcPr>
          <w:p w14:paraId="5CDC2AB6" w14:textId="600896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MG enhancements</w:t>
            </w:r>
          </w:p>
        </w:tc>
        <w:tc>
          <w:tcPr>
            <w:tcW w:w="511" w:type="pct"/>
          </w:tcPr>
          <w:p w14:paraId="055F64E2" w14:textId="4484FE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MediaTek</w:t>
            </w:r>
          </w:p>
        </w:tc>
        <w:tc>
          <w:tcPr>
            <w:tcW w:w="443" w:type="pct"/>
          </w:tcPr>
          <w:p w14:paraId="37ADE0A2" w14:textId="3D1646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48F78FA" w14:textId="1AA708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2261</w:t>
            </w:r>
          </w:p>
        </w:tc>
        <w:tc>
          <w:tcPr>
            <w:tcW w:w="294" w:type="pct"/>
          </w:tcPr>
          <w:p w14:paraId="2F20C54B" w14:textId="14F4810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73DAA1C" w14:textId="0306B4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3B3C22C" w14:textId="3337F2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2CEF33" w14:textId="0464ED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3" w:type="pct"/>
          </w:tcPr>
          <w:p w14:paraId="60E12981" w14:textId="2EE9CA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70D6E6E" w14:textId="77777777" w:rsidTr="009434D5">
        <w:tc>
          <w:tcPr>
            <w:tcW w:w="587" w:type="pct"/>
          </w:tcPr>
          <w:p w14:paraId="72A25D66" w14:textId="595273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R4-2207120</w:t>
            </w:r>
          </w:p>
        </w:tc>
        <w:tc>
          <w:tcPr>
            <w:tcW w:w="812" w:type="pct"/>
          </w:tcPr>
          <w:p w14:paraId="59E604EB" w14:textId="4B2364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NTN</w:t>
            </w:r>
          </w:p>
        </w:tc>
        <w:tc>
          <w:tcPr>
            <w:tcW w:w="511" w:type="pct"/>
          </w:tcPr>
          <w:p w14:paraId="685796BE" w14:textId="27DC39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443" w:type="pct"/>
          </w:tcPr>
          <w:p w14:paraId="033EDC08" w14:textId="46A999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8BCCB1" w14:textId="7380B6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2262</w:t>
            </w:r>
          </w:p>
        </w:tc>
        <w:tc>
          <w:tcPr>
            <w:tcW w:w="294" w:type="pct"/>
          </w:tcPr>
          <w:p w14:paraId="1738551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25BD21" w14:textId="2BDCEF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DD59067" w14:textId="55D511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5118B18" w14:textId="69FBDC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3" w:type="pct"/>
          </w:tcPr>
          <w:p w14:paraId="3D120317" w14:textId="7E43AD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551B1499" w14:textId="77777777" w:rsidTr="009434D5">
        <w:tc>
          <w:tcPr>
            <w:tcW w:w="587" w:type="pct"/>
          </w:tcPr>
          <w:p w14:paraId="7A516A4E" w14:textId="0AF212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R4-2207121</w:t>
            </w:r>
          </w:p>
        </w:tc>
        <w:tc>
          <w:tcPr>
            <w:tcW w:w="812" w:type="pct"/>
          </w:tcPr>
          <w:p w14:paraId="20682DF8" w14:textId="03AFB4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Rel-17 NR UE Power Saving Enhancements</w:t>
            </w:r>
          </w:p>
        </w:tc>
        <w:tc>
          <w:tcPr>
            <w:tcW w:w="511" w:type="pct"/>
          </w:tcPr>
          <w:p w14:paraId="57B851D8" w14:textId="06A37A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443" w:type="pct"/>
          </w:tcPr>
          <w:p w14:paraId="5528A1A3" w14:textId="48AC06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CDBFB6" w14:textId="0A93CD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2263</w:t>
            </w:r>
          </w:p>
        </w:tc>
        <w:tc>
          <w:tcPr>
            <w:tcW w:w="294" w:type="pct"/>
          </w:tcPr>
          <w:p w14:paraId="7A406641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9FD436" w14:textId="632F5D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59CD42F" w14:textId="2B2573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C851499" w14:textId="56D43C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3" w:type="pct"/>
          </w:tcPr>
          <w:p w14:paraId="3873FF6F" w14:textId="271BDD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527D709" w14:textId="77777777" w:rsidTr="009434D5">
        <w:tc>
          <w:tcPr>
            <w:tcW w:w="587" w:type="pct"/>
          </w:tcPr>
          <w:p w14:paraId="1FAB81F1" w14:textId="24715F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R4-2207122</w:t>
            </w:r>
          </w:p>
        </w:tc>
        <w:tc>
          <w:tcPr>
            <w:tcW w:w="812" w:type="pct"/>
          </w:tcPr>
          <w:p w14:paraId="11A4C795" w14:textId="2C779B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CR: RRM requirements for Rel-17 NR extension to 71GHz </w:t>
            </w:r>
          </w:p>
        </w:tc>
        <w:tc>
          <w:tcPr>
            <w:tcW w:w="511" w:type="pct"/>
          </w:tcPr>
          <w:p w14:paraId="7989481D" w14:textId="038994F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Qualcomm</w:t>
            </w:r>
          </w:p>
        </w:tc>
        <w:tc>
          <w:tcPr>
            <w:tcW w:w="443" w:type="pct"/>
          </w:tcPr>
          <w:p w14:paraId="22A06817" w14:textId="5023E2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EC5EF07" w14:textId="0BA9BA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2264</w:t>
            </w:r>
          </w:p>
        </w:tc>
        <w:tc>
          <w:tcPr>
            <w:tcW w:w="294" w:type="pct"/>
          </w:tcPr>
          <w:p w14:paraId="0A6FD3F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242882" w14:textId="0951C5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9330BBF" w14:textId="211C4D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656766E" w14:textId="55D950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3" w:type="pct"/>
          </w:tcPr>
          <w:p w14:paraId="5E0A1DD8" w14:textId="0CF142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16C40900" w14:textId="77777777" w:rsidTr="009434D5">
        <w:tc>
          <w:tcPr>
            <w:tcW w:w="587" w:type="pct"/>
          </w:tcPr>
          <w:p w14:paraId="637623A6" w14:textId="7999FB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R4-2207123</w:t>
            </w:r>
          </w:p>
        </w:tc>
        <w:tc>
          <w:tcPr>
            <w:tcW w:w="812" w:type="pct"/>
          </w:tcPr>
          <w:p w14:paraId="46429170" w14:textId="233FED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feMIMO</w:t>
            </w:r>
          </w:p>
        </w:tc>
        <w:tc>
          <w:tcPr>
            <w:tcW w:w="511" w:type="pct"/>
          </w:tcPr>
          <w:p w14:paraId="02D25261" w14:textId="668AC6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59AEFACD" w14:textId="74FF0C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D860B8" w14:textId="779DDA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2265</w:t>
            </w:r>
          </w:p>
        </w:tc>
        <w:tc>
          <w:tcPr>
            <w:tcW w:w="294" w:type="pct"/>
          </w:tcPr>
          <w:p w14:paraId="10033FF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B8FD3B" w14:textId="7DE178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ED7A3DD" w14:textId="4DE5D1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1B6308C" w14:textId="049D76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3" w:type="pct"/>
          </w:tcPr>
          <w:p w14:paraId="75714DD6" w14:textId="27DD18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08164A9" w14:textId="77777777" w:rsidTr="009434D5">
        <w:tc>
          <w:tcPr>
            <w:tcW w:w="587" w:type="pct"/>
          </w:tcPr>
          <w:p w14:paraId="1B2F0138" w14:textId="3EFF6E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R4-2207124</w:t>
            </w:r>
          </w:p>
        </w:tc>
        <w:tc>
          <w:tcPr>
            <w:tcW w:w="812" w:type="pct"/>
          </w:tcPr>
          <w:p w14:paraId="754E72F1" w14:textId="68394D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Positioning Enhancements</w:t>
            </w:r>
          </w:p>
        </w:tc>
        <w:tc>
          <w:tcPr>
            <w:tcW w:w="511" w:type="pct"/>
          </w:tcPr>
          <w:p w14:paraId="5D9C9131" w14:textId="794E14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5A7AF890" w14:textId="4376AE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9E9E81" w14:textId="3B17F3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2266</w:t>
            </w:r>
          </w:p>
        </w:tc>
        <w:tc>
          <w:tcPr>
            <w:tcW w:w="294" w:type="pct"/>
          </w:tcPr>
          <w:p w14:paraId="72338DC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D41AF6" w14:textId="20ECCD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A1B2469" w14:textId="378640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E50B034" w14:textId="345912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3" w:type="pct"/>
          </w:tcPr>
          <w:p w14:paraId="68848F7C" w14:textId="582F76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49212D2" w14:textId="77777777" w:rsidTr="009434D5">
        <w:tc>
          <w:tcPr>
            <w:tcW w:w="587" w:type="pct"/>
          </w:tcPr>
          <w:p w14:paraId="0BDE3385" w14:textId="12E8C6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R4-2207125</w:t>
            </w:r>
          </w:p>
        </w:tc>
        <w:tc>
          <w:tcPr>
            <w:tcW w:w="812" w:type="pct"/>
          </w:tcPr>
          <w:p w14:paraId="666B26EB" w14:textId="070495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Further Multi-RAT Dual-Connectivity enhancements (TS 38.133)</w:t>
            </w:r>
          </w:p>
        </w:tc>
        <w:tc>
          <w:tcPr>
            <w:tcW w:w="511" w:type="pct"/>
          </w:tcPr>
          <w:p w14:paraId="37C0E8A7" w14:textId="55EF23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7EAA1BFE" w14:textId="524234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F00CA7F" w14:textId="50E9F6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2267</w:t>
            </w:r>
          </w:p>
        </w:tc>
        <w:tc>
          <w:tcPr>
            <w:tcW w:w="294" w:type="pct"/>
          </w:tcPr>
          <w:p w14:paraId="3C65414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862427" w14:textId="3A9525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C259A1A" w14:textId="06BBAA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995982E" w14:textId="6877D3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3" w:type="pct"/>
          </w:tcPr>
          <w:p w14:paraId="2AFC1A84" w14:textId="580224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316B24B" w14:textId="77777777" w:rsidTr="009434D5">
        <w:tc>
          <w:tcPr>
            <w:tcW w:w="587" w:type="pct"/>
          </w:tcPr>
          <w:p w14:paraId="396A5C31" w14:textId="68C28F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R4-2207127</w:t>
            </w:r>
          </w:p>
        </w:tc>
        <w:tc>
          <w:tcPr>
            <w:tcW w:w="812" w:type="pct"/>
          </w:tcPr>
          <w:p w14:paraId="405FA86E" w14:textId="0B188F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Enhanced IIoT and URLLC support</w:t>
            </w:r>
          </w:p>
        </w:tc>
        <w:tc>
          <w:tcPr>
            <w:tcW w:w="511" w:type="pct"/>
          </w:tcPr>
          <w:p w14:paraId="30CD5BA1" w14:textId="48460C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5140F6E5" w14:textId="4268AC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4C8D00" w14:textId="449BE9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2268</w:t>
            </w:r>
          </w:p>
        </w:tc>
        <w:tc>
          <w:tcPr>
            <w:tcW w:w="294" w:type="pct"/>
          </w:tcPr>
          <w:p w14:paraId="47CA22B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A2F85D" w14:textId="2C5D6BC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71EC380" w14:textId="16FB5E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23EFCC8" w14:textId="4454B0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</w:t>
            </w:r>
          </w:p>
        </w:tc>
        <w:tc>
          <w:tcPr>
            <w:tcW w:w="513" w:type="pct"/>
          </w:tcPr>
          <w:p w14:paraId="75748B73" w14:textId="0009E7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0E4FE5C" w14:textId="77777777" w:rsidTr="009434D5">
        <w:tc>
          <w:tcPr>
            <w:tcW w:w="587" w:type="pct"/>
          </w:tcPr>
          <w:p w14:paraId="3B6F94C1" w14:textId="0BFED5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R4-2207128</w:t>
            </w:r>
          </w:p>
        </w:tc>
        <w:tc>
          <w:tcPr>
            <w:tcW w:w="812" w:type="pct"/>
          </w:tcPr>
          <w:p w14:paraId="42AA884E" w14:textId="4A5C22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SDT in INACTIVE state</w:t>
            </w:r>
          </w:p>
        </w:tc>
        <w:tc>
          <w:tcPr>
            <w:tcW w:w="511" w:type="pct"/>
          </w:tcPr>
          <w:p w14:paraId="233BEA29" w14:textId="4BA99D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443" w:type="pct"/>
          </w:tcPr>
          <w:p w14:paraId="4C92E7DB" w14:textId="451BAD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D5A8E8" w14:textId="51CFF7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2269</w:t>
            </w:r>
          </w:p>
        </w:tc>
        <w:tc>
          <w:tcPr>
            <w:tcW w:w="294" w:type="pct"/>
          </w:tcPr>
          <w:p w14:paraId="31BD98C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9B1BF4" w14:textId="325528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68C3DAD" w14:textId="07FA17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D26EE1E" w14:textId="20695C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3" w:type="pct"/>
          </w:tcPr>
          <w:p w14:paraId="2989A754" w14:textId="051D9C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9DC72E0" w14:textId="77777777" w:rsidTr="009434D5">
        <w:tc>
          <w:tcPr>
            <w:tcW w:w="587" w:type="pct"/>
          </w:tcPr>
          <w:p w14:paraId="73F15914" w14:textId="392FAA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R4-2207133</w:t>
            </w:r>
          </w:p>
        </w:tc>
        <w:tc>
          <w:tcPr>
            <w:tcW w:w="812" w:type="pct"/>
          </w:tcPr>
          <w:p w14:paraId="0CF34C14" w14:textId="74ACCC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(Rel-15)</w:t>
            </w:r>
          </w:p>
        </w:tc>
        <w:tc>
          <w:tcPr>
            <w:tcW w:w="511" w:type="pct"/>
          </w:tcPr>
          <w:p w14:paraId="6CBA5FD3" w14:textId="242991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3" w:type="pct"/>
          </w:tcPr>
          <w:p w14:paraId="44FB0336" w14:textId="69C8B3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B6F546" w14:textId="53A416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2270</w:t>
            </w:r>
          </w:p>
        </w:tc>
        <w:tc>
          <w:tcPr>
            <w:tcW w:w="294" w:type="pct"/>
          </w:tcPr>
          <w:p w14:paraId="41EC634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A9ADE1" w14:textId="58FA59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1C8059B9" w14:textId="174794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2FEBE8A" w14:textId="30285E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01E06DAF" w14:textId="17B397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E4208E7" w14:textId="77777777" w:rsidTr="009434D5">
        <w:tc>
          <w:tcPr>
            <w:tcW w:w="587" w:type="pct"/>
          </w:tcPr>
          <w:p w14:paraId="025666FE" w14:textId="465C70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R4-2207134</w:t>
            </w:r>
          </w:p>
        </w:tc>
        <w:tc>
          <w:tcPr>
            <w:tcW w:w="812" w:type="pct"/>
          </w:tcPr>
          <w:p w14:paraId="47B9E17C" w14:textId="63450B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(Rel-16)</w:t>
            </w:r>
          </w:p>
        </w:tc>
        <w:tc>
          <w:tcPr>
            <w:tcW w:w="511" w:type="pct"/>
          </w:tcPr>
          <w:p w14:paraId="410C2944" w14:textId="6AC502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3" w:type="pct"/>
          </w:tcPr>
          <w:p w14:paraId="0A97F0AB" w14:textId="22F360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F8973B" w14:textId="6DC940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2271</w:t>
            </w:r>
          </w:p>
        </w:tc>
        <w:tc>
          <w:tcPr>
            <w:tcW w:w="294" w:type="pct"/>
          </w:tcPr>
          <w:p w14:paraId="38CE745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53345B" w14:textId="5CC7C4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0A0C81B8" w14:textId="76C850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CD93096" w14:textId="7DD0F7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53299B92" w14:textId="54B9B5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72C1980" w14:textId="77777777" w:rsidTr="009434D5">
        <w:tc>
          <w:tcPr>
            <w:tcW w:w="587" w:type="pct"/>
          </w:tcPr>
          <w:p w14:paraId="6CA38226" w14:textId="51DB1B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R4-2207135</w:t>
            </w:r>
          </w:p>
        </w:tc>
        <w:tc>
          <w:tcPr>
            <w:tcW w:w="812" w:type="pct"/>
          </w:tcPr>
          <w:p w14:paraId="57C4DE25" w14:textId="5DC7E6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(Rel-17)</w:t>
            </w:r>
          </w:p>
        </w:tc>
        <w:tc>
          <w:tcPr>
            <w:tcW w:w="511" w:type="pct"/>
          </w:tcPr>
          <w:p w14:paraId="368B1279" w14:textId="58F08B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3" w:type="pct"/>
          </w:tcPr>
          <w:p w14:paraId="10508E6B" w14:textId="1F1F82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7445E8" w14:textId="16D470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2272</w:t>
            </w:r>
          </w:p>
        </w:tc>
        <w:tc>
          <w:tcPr>
            <w:tcW w:w="294" w:type="pct"/>
          </w:tcPr>
          <w:p w14:paraId="70AAC77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B33FE7" w14:textId="6EE6C8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1A75DC2" w14:textId="26A392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CC490F9" w14:textId="6C3DEC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7BFA94D1" w14:textId="1E998C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97F5BD3" w14:textId="77777777" w:rsidTr="009434D5">
        <w:tc>
          <w:tcPr>
            <w:tcW w:w="587" w:type="pct"/>
          </w:tcPr>
          <w:p w14:paraId="43760CCA" w14:textId="55F299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R4-2207136</w:t>
            </w:r>
          </w:p>
        </w:tc>
        <w:tc>
          <w:tcPr>
            <w:tcW w:w="812" w:type="pct"/>
          </w:tcPr>
          <w:p w14:paraId="22D56B7D" w14:textId="57050D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(Rel-15)</w:t>
            </w:r>
          </w:p>
        </w:tc>
        <w:tc>
          <w:tcPr>
            <w:tcW w:w="511" w:type="pct"/>
          </w:tcPr>
          <w:p w14:paraId="70896689" w14:textId="77D633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622F8496" w14:textId="6F767D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FE6135" w14:textId="2FC2E2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2273</w:t>
            </w:r>
          </w:p>
        </w:tc>
        <w:tc>
          <w:tcPr>
            <w:tcW w:w="294" w:type="pct"/>
          </w:tcPr>
          <w:p w14:paraId="60E40B9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9E6C50" w14:textId="628A5B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3AE1095" w14:textId="70E601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7BEDD99" w14:textId="42C882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0481CA3" w14:textId="214910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278CA00" w14:textId="77777777" w:rsidTr="009434D5">
        <w:tc>
          <w:tcPr>
            <w:tcW w:w="587" w:type="pct"/>
          </w:tcPr>
          <w:p w14:paraId="1B93B5BA" w14:textId="2EEA37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R4-2207540</w:t>
            </w:r>
          </w:p>
        </w:tc>
        <w:tc>
          <w:tcPr>
            <w:tcW w:w="812" w:type="pct"/>
          </w:tcPr>
          <w:p w14:paraId="0CAF4F41" w14:textId="6A6580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(Rel-15)</w:t>
            </w:r>
          </w:p>
        </w:tc>
        <w:tc>
          <w:tcPr>
            <w:tcW w:w="511" w:type="pct"/>
          </w:tcPr>
          <w:p w14:paraId="3C802A4F" w14:textId="52ED19C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1BE3ED4C" w14:textId="6D03D3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1332DC" w14:textId="46D38D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2273</w:t>
            </w:r>
          </w:p>
        </w:tc>
        <w:tc>
          <w:tcPr>
            <w:tcW w:w="294" w:type="pct"/>
          </w:tcPr>
          <w:p w14:paraId="0592E8E2" w14:textId="3CEA9C5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FFCDA19" w14:textId="0F7D67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247F388" w14:textId="58F705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D568B63" w14:textId="1790DA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C2E2CC7" w14:textId="2B0E51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88BD1A2" w14:textId="77777777" w:rsidTr="009434D5">
        <w:tc>
          <w:tcPr>
            <w:tcW w:w="587" w:type="pct"/>
          </w:tcPr>
          <w:p w14:paraId="572D90DA" w14:textId="66F601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R4-2207137</w:t>
            </w:r>
          </w:p>
        </w:tc>
        <w:tc>
          <w:tcPr>
            <w:tcW w:w="812" w:type="pct"/>
          </w:tcPr>
          <w:p w14:paraId="0A1AD50A" w14:textId="069246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(Rel-16)</w:t>
            </w:r>
          </w:p>
        </w:tc>
        <w:tc>
          <w:tcPr>
            <w:tcW w:w="511" w:type="pct"/>
          </w:tcPr>
          <w:p w14:paraId="426B8BF1" w14:textId="34B412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32E475F1" w14:textId="7B2FD5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8D6CC8" w14:textId="752985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2274</w:t>
            </w:r>
          </w:p>
        </w:tc>
        <w:tc>
          <w:tcPr>
            <w:tcW w:w="294" w:type="pct"/>
          </w:tcPr>
          <w:p w14:paraId="2992DA0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1C3CA58" w14:textId="550072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4F3631A0" w14:textId="0D4214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D1AAA4B" w14:textId="3B0F77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303EC45" w14:textId="5B6B0F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EB4E853" w14:textId="77777777" w:rsidTr="009434D5">
        <w:tc>
          <w:tcPr>
            <w:tcW w:w="587" w:type="pct"/>
          </w:tcPr>
          <w:p w14:paraId="1E144700" w14:textId="3D4195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R4-2207541</w:t>
            </w:r>
          </w:p>
        </w:tc>
        <w:tc>
          <w:tcPr>
            <w:tcW w:w="812" w:type="pct"/>
          </w:tcPr>
          <w:p w14:paraId="0AF48D2A" w14:textId="180629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(Rel-16)</w:t>
            </w:r>
          </w:p>
        </w:tc>
        <w:tc>
          <w:tcPr>
            <w:tcW w:w="511" w:type="pct"/>
          </w:tcPr>
          <w:p w14:paraId="62D846A4" w14:textId="3F6E7C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1E1AFF3C" w14:textId="0CAEFE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BE6BBB" w14:textId="305DDD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2274</w:t>
            </w:r>
          </w:p>
        </w:tc>
        <w:tc>
          <w:tcPr>
            <w:tcW w:w="294" w:type="pct"/>
          </w:tcPr>
          <w:p w14:paraId="00378AA0" w14:textId="1C17E222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DCDDD9C" w14:textId="5B4AF0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0DBBA070" w14:textId="650094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206A6CD" w14:textId="625E7E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439F692" w14:textId="5E26C6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4B0837E" w14:textId="77777777" w:rsidTr="009434D5">
        <w:tc>
          <w:tcPr>
            <w:tcW w:w="587" w:type="pct"/>
          </w:tcPr>
          <w:p w14:paraId="32994BC7" w14:textId="12B157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R4-2207138</w:t>
            </w:r>
          </w:p>
        </w:tc>
        <w:tc>
          <w:tcPr>
            <w:tcW w:w="812" w:type="pct"/>
          </w:tcPr>
          <w:p w14:paraId="3DFCE045" w14:textId="387BBA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(Rel-17)</w:t>
            </w:r>
          </w:p>
        </w:tc>
        <w:tc>
          <w:tcPr>
            <w:tcW w:w="511" w:type="pct"/>
          </w:tcPr>
          <w:p w14:paraId="29347BC7" w14:textId="7D9D09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5D7D4A6C" w14:textId="0C8E7E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9CF5DD" w14:textId="518E49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2275</w:t>
            </w:r>
          </w:p>
        </w:tc>
        <w:tc>
          <w:tcPr>
            <w:tcW w:w="294" w:type="pct"/>
          </w:tcPr>
          <w:p w14:paraId="6290F6F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5EB60B" w14:textId="5AAD1E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27AC82B" w14:textId="3E895D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B5E0357" w14:textId="36E0F9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0B32C1F" w14:textId="6FCA2C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E9E8448" w14:textId="77777777" w:rsidTr="009434D5">
        <w:tc>
          <w:tcPr>
            <w:tcW w:w="587" w:type="pct"/>
          </w:tcPr>
          <w:p w14:paraId="39D8371B" w14:textId="3245A5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R4-2207542</w:t>
            </w:r>
          </w:p>
        </w:tc>
        <w:tc>
          <w:tcPr>
            <w:tcW w:w="812" w:type="pct"/>
          </w:tcPr>
          <w:p w14:paraId="36C6DD47" w14:textId="34E76C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(Rel-17)</w:t>
            </w:r>
          </w:p>
        </w:tc>
        <w:tc>
          <w:tcPr>
            <w:tcW w:w="511" w:type="pct"/>
          </w:tcPr>
          <w:p w14:paraId="0623B7CD" w14:textId="2D2D31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3" w:type="pct"/>
          </w:tcPr>
          <w:p w14:paraId="234EE022" w14:textId="39D17F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3F935B8" w14:textId="352395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2275</w:t>
            </w:r>
          </w:p>
        </w:tc>
        <w:tc>
          <w:tcPr>
            <w:tcW w:w="294" w:type="pct"/>
          </w:tcPr>
          <w:p w14:paraId="2A8EA49E" w14:textId="313BB85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4E13E5" w14:textId="5B1B6B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75E1181" w14:textId="46033F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ED26F7B" w14:textId="05AA31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A0BB7FF" w14:textId="6D3DED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4B14A63" w14:textId="77777777" w:rsidTr="009434D5">
        <w:tc>
          <w:tcPr>
            <w:tcW w:w="587" w:type="pct"/>
          </w:tcPr>
          <w:p w14:paraId="10118AFD" w14:textId="307FAC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R4-2207139</w:t>
            </w:r>
          </w:p>
        </w:tc>
        <w:tc>
          <w:tcPr>
            <w:tcW w:w="812" w:type="pct"/>
          </w:tcPr>
          <w:p w14:paraId="0C0DB978" w14:textId="2CFA50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(Rel-16)</w:t>
            </w:r>
          </w:p>
        </w:tc>
        <w:tc>
          <w:tcPr>
            <w:tcW w:w="511" w:type="pct"/>
          </w:tcPr>
          <w:p w14:paraId="0590F4DB" w14:textId="19E04D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3" w:type="pct"/>
          </w:tcPr>
          <w:p w14:paraId="250E3B3E" w14:textId="4CFFFB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039084" w14:textId="136B84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2276</w:t>
            </w:r>
          </w:p>
        </w:tc>
        <w:tc>
          <w:tcPr>
            <w:tcW w:w="294" w:type="pct"/>
          </w:tcPr>
          <w:p w14:paraId="59CBED5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5E320B" w14:textId="1EC2F4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BB2DCB6" w14:textId="38391B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7CA10C0" w14:textId="01E3CD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NR_eMIMO, NR_unlic</w:t>
            </w:r>
          </w:p>
        </w:tc>
        <w:tc>
          <w:tcPr>
            <w:tcW w:w="513" w:type="pct"/>
          </w:tcPr>
          <w:p w14:paraId="1DF17F67" w14:textId="1B485A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FE2C357" w14:textId="77777777" w:rsidTr="009434D5">
        <w:tc>
          <w:tcPr>
            <w:tcW w:w="587" w:type="pct"/>
          </w:tcPr>
          <w:p w14:paraId="7209465D" w14:textId="596C9A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R4-2207140</w:t>
            </w:r>
          </w:p>
        </w:tc>
        <w:tc>
          <w:tcPr>
            <w:tcW w:w="812" w:type="pct"/>
          </w:tcPr>
          <w:p w14:paraId="68DD50CC" w14:textId="365CD1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(Rel-17)</w:t>
            </w:r>
          </w:p>
        </w:tc>
        <w:tc>
          <w:tcPr>
            <w:tcW w:w="511" w:type="pct"/>
          </w:tcPr>
          <w:p w14:paraId="0D719B6C" w14:textId="21CDFF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3" w:type="pct"/>
          </w:tcPr>
          <w:p w14:paraId="5A6434A2" w14:textId="76D848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43FFBF" w14:textId="62501C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2277</w:t>
            </w:r>
          </w:p>
        </w:tc>
        <w:tc>
          <w:tcPr>
            <w:tcW w:w="294" w:type="pct"/>
          </w:tcPr>
          <w:p w14:paraId="38B7148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A9C10" w14:textId="36751E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061EDAC" w14:textId="46149A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27E7D3DA" w14:textId="1F6DFE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NR_eMIMO, NR_unlic</w:t>
            </w:r>
          </w:p>
        </w:tc>
        <w:tc>
          <w:tcPr>
            <w:tcW w:w="513" w:type="pct"/>
          </w:tcPr>
          <w:p w14:paraId="03B7090C" w14:textId="59D628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799BAFE" w14:textId="77777777" w:rsidTr="009434D5">
        <w:tc>
          <w:tcPr>
            <w:tcW w:w="587" w:type="pct"/>
          </w:tcPr>
          <w:p w14:paraId="50F55454" w14:textId="7FA75C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R4-2207141</w:t>
            </w:r>
          </w:p>
        </w:tc>
        <w:tc>
          <w:tcPr>
            <w:tcW w:w="812" w:type="pct"/>
          </w:tcPr>
          <w:p w14:paraId="6EB10E0D" w14:textId="528E6D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(Rel-16)</w:t>
            </w:r>
          </w:p>
        </w:tc>
        <w:tc>
          <w:tcPr>
            <w:tcW w:w="511" w:type="pct"/>
          </w:tcPr>
          <w:p w14:paraId="19750C60" w14:textId="3CFA07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443" w:type="pct"/>
          </w:tcPr>
          <w:p w14:paraId="3A6877E5" w14:textId="5EF139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CC6ECC" w14:textId="67486C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2278</w:t>
            </w:r>
          </w:p>
        </w:tc>
        <w:tc>
          <w:tcPr>
            <w:tcW w:w="294" w:type="pct"/>
          </w:tcPr>
          <w:p w14:paraId="41C3637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CAF65C" w14:textId="607EF7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85A217B" w14:textId="01FA24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4C3417A" w14:textId="74506D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NR_pos, NR_CSIRS_L3meas</w:t>
            </w:r>
          </w:p>
        </w:tc>
        <w:tc>
          <w:tcPr>
            <w:tcW w:w="513" w:type="pct"/>
          </w:tcPr>
          <w:p w14:paraId="71B3BE55" w14:textId="4C7A30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0FFBC12" w14:textId="77777777" w:rsidTr="009434D5">
        <w:tc>
          <w:tcPr>
            <w:tcW w:w="587" w:type="pct"/>
          </w:tcPr>
          <w:p w14:paraId="4DDFE80F" w14:textId="7DDEDE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R4-2207142</w:t>
            </w:r>
          </w:p>
        </w:tc>
        <w:tc>
          <w:tcPr>
            <w:tcW w:w="812" w:type="pct"/>
          </w:tcPr>
          <w:p w14:paraId="21D6638A" w14:textId="6A05C8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(Rel-17)</w:t>
            </w:r>
          </w:p>
        </w:tc>
        <w:tc>
          <w:tcPr>
            <w:tcW w:w="511" w:type="pct"/>
          </w:tcPr>
          <w:p w14:paraId="38B561AD" w14:textId="7AEC25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443" w:type="pct"/>
          </w:tcPr>
          <w:p w14:paraId="2170FAB3" w14:textId="50650D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4E5822" w14:textId="4FC21E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2279</w:t>
            </w:r>
          </w:p>
        </w:tc>
        <w:tc>
          <w:tcPr>
            <w:tcW w:w="294" w:type="pct"/>
          </w:tcPr>
          <w:p w14:paraId="0697BF3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8E35B6" w14:textId="6512CB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18AF2D1C" w14:textId="1D1488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1362422C" w14:textId="37C90C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NR_pos, NR_CSIRS_L3meas</w:t>
            </w:r>
          </w:p>
        </w:tc>
        <w:tc>
          <w:tcPr>
            <w:tcW w:w="513" w:type="pct"/>
          </w:tcPr>
          <w:p w14:paraId="3B9151E6" w14:textId="36EEB0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CE7A599" w14:textId="77777777" w:rsidTr="009434D5">
        <w:tc>
          <w:tcPr>
            <w:tcW w:w="587" w:type="pct"/>
          </w:tcPr>
          <w:p w14:paraId="61A7786E" w14:textId="3DC8BF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R4-2207143</w:t>
            </w:r>
          </w:p>
        </w:tc>
        <w:tc>
          <w:tcPr>
            <w:tcW w:w="812" w:type="pct"/>
          </w:tcPr>
          <w:p w14:paraId="70C404F3" w14:textId="596BCC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3 (Rel-16)</w:t>
            </w:r>
          </w:p>
        </w:tc>
        <w:tc>
          <w:tcPr>
            <w:tcW w:w="511" w:type="pct"/>
          </w:tcPr>
          <w:p w14:paraId="2AFEDB2F" w14:textId="1790CB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443" w:type="pct"/>
          </w:tcPr>
          <w:p w14:paraId="0E2B6C20" w14:textId="28CF49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2DFB721" w14:textId="333716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2280</w:t>
            </w:r>
          </w:p>
        </w:tc>
        <w:tc>
          <w:tcPr>
            <w:tcW w:w="294" w:type="pct"/>
          </w:tcPr>
          <w:p w14:paraId="4B814CF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72BA15" w14:textId="635F18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E59985C" w14:textId="5228D9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E36EE5E" w14:textId="04317A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NR_Mob_enh-Perf, LTE_NR_DC_CA_enh-Perf, SRVCC_NR_to_UMTS-Core, NR_unlic-Perf, NR_2step_RACH-Perf, 5G_V2X_NRSL-Core, NR_RF_FR2_req_enh-Core, 5G_V2X_NRSL-Perf, NR_HST-Core, NR_RRM_enh-Core, NR_HST-Perf, NR_RRM_enh-Perf</w:t>
            </w:r>
          </w:p>
        </w:tc>
        <w:tc>
          <w:tcPr>
            <w:tcW w:w="513" w:type="pct"/>
          </w:tcPr>
          <w:p w14:paraId="0C636A09" w14:textId="79440C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1F65F03" w14:textId="77777777" w:rsidTr="009434D5">
        <w:tc>
          <w:tcPr>
            <w:tcW w:w="587" w:type="pct"/>
          </w:tcPr>
          <w:p w14:paraId="0C567AD2" w14:textId="13A7E9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R4-2207538</w:t>
            </w:r>
          </w:p>
        </w:tc>
        <w:tc>
          <w:tcPr>
            <w:tcW w:w="812" w:type="pct"/>
          </w:tcPr>
          <w:p w14:paraId="6CB28C43" w14:textId="2BA3A3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3 (Rel-17)</w:t>
            </w:r>
          </w:p>
        </w:tc>
        <w:tc>
          <w:tcPr>
            <w:tcW w:w="511" w:type="pct"/>
          </w:tcPr>
          <w:p w14:paraId="18BBD0DA" w14:textId="3FD5D5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443" w:type="pct"/>
          </w:tcPr>
          <w:p w14:paraId="784809A4" w14:textId="097A02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EA6DF98" w14:textId="28D047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2281</w:t>
            </w:r>
          </w:p>
        </w:tc>
        <w:tc>
          <w:tcPr>
            <w:tcW w:w="294" w:type="pct"/>
          </w:tcPr>
          <w:p w14:paraId="62DCD6B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25CDC5" w14:textId="594178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E53ED9C" w14:textId="3FC1B0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4CF5ADB" w14:textId="048B77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NR_Mob_enh-Perf, LTE_NR_DC_CA_enh-Perf, SRVCC_NR_to_UMTS-Core, NR_unlic-Perf, NR_2step_RACH-Perf, 5G_V2X_NRSL-Core, NR_RF_FR2_req_enh-Core, 5G_V2X_NRSL-Perf, NR_HST-Core, NR_RRM_enh-Core, NR_HST-Perf, NR_RRM_enh-Perf</w:t>
            </w:r>
          </w:p>
        </w:tc>
        <w:tc>
          <w:tcPr>
            <w:tcW w:w="513" w:type="pct"/>
          </w:tcPr>
          <w:p w14:paraId="11DD4D97" w14:textId="757369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E070EAC" w14:textId="77777777" w:rsidTr="009434D5">
        <w:tc>
          <w:tcPr>
            <w:tcW w:w="587" w:type="pct"/>
          </w:tcPr>
          <w:p w14:paraId="7AF4F5D4" w14:textId="2FCAA2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R4-2207539</w:t>
            </w:r>
          </w:p>
        </w:tc>
        <w:tc>
          <w:tcPr>
            <w:tcW w:w="812" w:type="pct"/>
          </w:tcPr>
          <w:p w14:paraId="2287C6AB" w14:textId="0BC1E2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RRM requirements for Rel-17 NR MUSIM</w:t>
            </w:r>
          </w:p>
        </w:tc>
        <w:tc>
          <w:tcPr>
            <w:tcW w:w="511" w:type="pct"/>
          </w:tcPr>
          <w:p w14:paraId="4DDD6350" w14:textId="28158A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3" w:type="pct"/>
          </w:tcPr>
          <w:p w14:paraId="4137E20F" w14:textId="5D64FD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E825CE" w14:textId="064DED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2282</w:t>
            </w:r>
          </w:p>
        </w:tc>
        <w:tc>
          <w:tcPr>
            <w:tcW w:w="294" w:type="pct"/>
          </w:tcPr>
          <w:p w14:paraId="3FFF06D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B5FFA8" w14:textId="76ADEB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21DA78D" w14:textId="093CDD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6B185B1" w14:textId="7EFB64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LTE_NR_MUSIM-Core</w:t>
            </w:r>
          </w:p>
        </w:tc>
        <w:tc>
          <w:tcPr>
            <w:tcW w:w="513" w:type="pct"/>
          </w:tcPr>
          <w:p w14:paraId="4362BD5A" w14:textId="0D5A8A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D1BB295" w14:textId="77777777" w:rsidTr="009434D5">
        <w:tc>
          <w:tcPr>
            <w:tcW w:w="587" w:type="pct"/>
          </w:tcPr>
          <w:p w14:paraId="15B3B06E" w14:textId="2A9F05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R4-2205463</w:t>
            </w:r>
          </w:p>
        </w:tc>
        <w:tc>
          <w:tcPr>
            <w:tcW w:w="812" w:type="pct"/>
          </w:tcPr>
          <w:p w14:paraId="298428CE" w14:textId="31B507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1024 QAM in FR1</w:t>
            </w:r>
          </w:p>
        </w:tc>
        <w:tc>
          <w:tcPr>
            <w:tcW w:w="511" w:type="pct"/>
          </w:tcPr>
          <w:p w14:paraId="4E1E2D31" w14:textId="08EB0F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76B8A024" w14:textId="3CB7F9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3E48223" w14:textId="78F844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94" w:type="pct"/>
          </w:tcPr>
          <w:p w14:paraId="1061325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D4DADD" w14:textId="677955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DD5762" w14:textId="34D2C1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96E1142" w14:textId="144DCB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3" w:type="pct"/>
          </w:tcPr>
          <w:p w14:paraId="6E98F5D4" w14:textId="078716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C931BCE" w14:textId="77777777" w:rsidTr="009434D5">
        <w:tc>
          <w:tcPr>
            <w:tcW w:w="587" w:type="pct"/>
          </w:tcPr>
          <w:p w14:paraId="6016F958" w14:textId="029E61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R4-2205824</w:t>
            </w:r>
          </w:p>
        </w:tc>
        <w:tc>
          <w:tcPr>
            <w:tcW w:w="812" w:type="pct"/>
          </w:tcPr>
          <w:p w14:paraId="6C687DFB" w14:textId="11194AF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FR1 PUSCH 256QAM requirements in TS 38.141-1</w:t>
            </w:r>
          </w:p>
        </w:tc>
        <w:tc>
          <w:tcPr>
            <w:tcW w:w="511" w:type="pct"/>
          </w:tcPr>
          <w:p w14:paraId="7FB5FE4A" w14:textId="125D80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443" w:type="pct"/>
          </w:tcPr>
          <w:p w14:paraId="03E963AF" w14:textId="28059A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BA1DB5C" w14:textId="7A0075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294" w:type="pct"/>
          </w:tcPr>
          <w:p w14:paraId="7B69276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1938C4" w14:textId="7EA959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EA38069" w14:textId="41EC38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1820161" w14:textId="1E390C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137BB9C9" w14:textId="0DAA60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64FEC1E" w14:textId="77777777" w:rsidTr="009434D5">
        <w:tc>
          <w:tcPr>
            <w:tcW w:w="587" w:type="pct"/>
          </w:tcPr>
          <w:p w14:paraId="7E94000D" w14:textId="23222E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R4-2205949</w:t>
            </w:r>
          </w:p>
        </w:tc>
        <w:tc>
          <w:tcPr>
            <w:tcW w:w="812" w:type="pct"/>
          </w:tcPr>
          <w:p w14:paraId="0ED2FB65" w14:textId="7167DB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and n101 requirements</w:t>
            </w:r>
          </w:p>
        </w:tc>
        <w:tc>
          <w:tcPr>
            <w:tcW w:w="511" w:type="pct"/>
          </w:tcPr>
          <w:p w14:paraId="4F031128" w14:textId="385AE6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43B5FF9A" w14:textId="124301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81B8924" w14:textId="2FA335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294" w:type="pct"/>
          </w:tcPr>
          <w:p w14:paraId="13690DE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466ED8" w14:textId="2336A4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91722D7" w14:textId="025214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7A09229" w14:textId="21E198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NR_RAIL_EU_1900MHz_TDD-Perf</w:t>
            </w:r>
          </w:p>
        </w:tc>
        <w:tc>
          <w:tcPr>
            <w:tcW w:w="513" w:type="pct"/>
          </w:tcPr>
          <w:p w14:paraId="2613F2A2" w14:textId="6699C3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66E11567" w14:textId="77777777" w:rsidTr="009434D5">
        <w:tc>
          <w:tcPr>
            <w:tcW w:w="587" w:type="pct"/>
          </w:tcPr>
          <w:p w14:paraId="047474A1" w14:textId="63FEFF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R4-2207271</w:t>
            </w:r>
          </w:p>
        </w:tc>
        <w:tc>
          <w:tcPr>
            <w:tcW w:w="812" w:type="pct"/>
          </w:tcPr>
          <w:p w14:paraId="02AAF8DE" w14:textId="48A3D2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and n101 requirements</w:t>
            </w:r>
          </w:p>
        </w:tc>
        <w:tc>
          <w:tcPr>
            <w:tcW w:w="511" w:type="pct"/>
          </w:tcPr>
          <w:p w14:paraId="741A0ED9" w14:textId="4FD581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26B88F80" w14:textId="4CD2F8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165E4DD" w14:textId="54A2B8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294" w:type="pct"/>
          </w:tcPr>
          <w:p w14:paraId="0D09B11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DB07FC" w14:textId="017E0B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8CE1F78" w14:textId="5B8634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69A1F07" w14:textId="46A6F2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NR_RAIL_EU_1900MHz_TDD-Perf</w:t>
            </w:r>
          </w:p>
        </w:tc>
        <w:tc>
          <w:tcPr>
            <w:tcW w:w="513" w:type="pct"/>
          </w:tcPr>
          <w:p w14:paraId="71A5209D" w14:textId="0DBE8D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64E2A7D1" w14:textId="77777777" w:rsidTr="009434D5">
        <w:tc>
          <w:tcPr>
            <w:tcW w:w="587" w:type="pct"/>
          </w:tcPr>
          <w:p w14:paraId="7C6ECEDC" w14:textId="664CDE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R4-2205950</w:t>
            </w:r>
          </w:p>
        </w:tc>
        <w:tc>
          <w:tcPr>
            <w:tcW w:w="812" w:type="pct"/>
          </w:tcPr>
          <w:p w14:paraId="4202BDA4" w14:textId="2E1140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n102 requirements</w:t>
            </w:r>
          </w:p>
        </w:tc>
        <w:tc>
          <w:tcPr>
            <w:tcW w:w="511" w:type="pct"/>
          </w:tcPr>
          <w:p w14:paraId="7E320FD2" w14:textId="66EEF6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6195E3EC" w14:textId="7880B3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4E55BFA8" w14:textId="7C7433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94" w:type="pct"/>
          </w:tcPr>
          <w:p w14:paraId="4AA67196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60745C" w14:textId="10F935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55CEAB5" w14:textId="437D12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8A4C9D7" w14:textId="3033C7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NR_6GHz_unlic_EU-Perf</w:t>
            </w:r>
          </w:p>
        </w:tc>
        <w:tc>
          <w:tcPr>
            <w:tcW w:w="513" w:type="pct"/>
          </w:tcPr>
          <w:p w14:paraId="44E01DC3" w14:textId="4D8B77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36CE159" w14:textId="77777777" w:rsidTr="009434D5">
        <w:tc>
          <w:tcPr>
            <w:tcW w:w="587" w:type="pct"/>
          </w:tcPr>
          <w:p w14:paraId="1D8CBF62" w14:textId="130DFE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R4-2205991</w:t>
            </w:r>
          </w:p>
        </w:tc>
        <w:tc>
          <w:tcPr>
            <w:tcW w:w="812" w:type="pct"/>
          </w:tcPr>
          <w:p w14:paraId="3B96E6F9" w14:textId="1ADA25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implementation of LTE_upper_700MHz_A band 103</w:t>
            </w:r>
          </w:p>
        </w:tc>
        <w:tc>
          <w:tcPr>
            <w:tcW w:w="511" w:type="pct"/>
          </w:tcPr>
          <w:p w14:paraId="2727A62A" w14:textId="3DDABB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371E6C94" w14:textId="0B600B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5384302" w14:textId="7E9DC5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94" w:type="pct"/>
          </w:tcPr>
          <w:p w14:paraId="7A6F640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5CC173" w14:textId="059BE7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762414" w14:textId="491094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A530229" w14:textId="1C1BDE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D86B224" w14:textId="7438EB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2A4FA859" w14:textId="77777777" w:rsidTr="009434D5">
        <w:tc>
          <w:tcPr>
            <w:tcW w:w="587" w:type="pct"/>
          </w:tcPr>
          <w:p w14:paraId="219EBFD4" w14:textId="4CFA24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R4-2206498</w:t>
            </w:r>
          </w:p>
        </w:tc>
        <w:tc>
          <w:tcPr>
            <w:tcW w:w="812" w:type="pct"/>
          </w:tcPr>
          <w:p w14:paraId="6231FEB5" w14:textId="336702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implementation of LTE_upper_700MHz_A band 103</w:t>
            </w:r>
          </w:p>
        </w:tc>
        <w:tc>
          <w:tcPr>
            <w:tcW w:w="511" w:type="pct"/>
          </w:tcPr>
          <w:p w14:paraId="330545AA" w14:textId="11E6D5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6C4E516A" w14:textId="5F9A30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396345D" w14:textId="393DA8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94" w:type="pct"/>
          </w:tcPr>
          <w:p w14:paraId="04639A26" w14:textId="0D811AC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1D466B" w14:textId="2CED5C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A2373EE" w14:textId="290FC3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D232B16" w14:textId="5CD686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19389242" w14:textId="2CE19B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6A3DD4A" w14:textId="77777777" w:rsidTr="009434D5">
        <w:tc>
          <w:tcPr>
            <w:tcW w:w="587" w:type="pct"/>
          </w:tcPr>
          <w:p w14:paraId="7BE08C98" w14:textId="376D44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R4-2207491</w:t>
            </w:r>
          </w:p>
        </w:tc>
        <w:tc>
          <w:tcPr>
            <w:tcW w:w="812" w:type="pct"/>
          </w:tcPr>
          <w:p w14:paraId="707E9363" w14:textId="75EFEC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511" w:type="pct"/>
          </w:tcPr>
          <w:p w14:paraId="42E92A96" w14:textId="1063D8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06138C72" w14:textId="6168A1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6FF9D9F" w14:textId="0617917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294" w:type="pct"/>
          </w:tcPr>
          <w:p w14:paraId="074EBD0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B7387E" w14:textId="5134D3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79FF3062" w14:textId="72A2E2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4DF00E1F" w14:textId="6DC776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D5A921B" w14:textId="18227B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974D7CC" w14:textId="77777777" w:rsidTr="009434D5">
        <w:tc>
          <w:tcPr>
            <w:tcW w:w="587" w:type="pct"/>
          </w:tcPr>
          <w:p w14:paraId="213397B1" w14:textId="328772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R4-2207530</w:t>
            </w:r>
          </w:p>
        </w:tc>
        <w:tc>
          <w:tcPr>
            <w:tcW w:w="812" w:type="pct"/>
          </w:tcPr>
          <w:p w14:paraId="534F2BC7" w14:textId="113A6D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511" w:type="pct"/>
          </w:tcPr>
          <w:p w14:paraId="1F4F6044" w14:textId="098828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432CC48E" w14:textId="478F8E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77D49BD" w14:textId="695DE5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294" w:type="pct"/>
          </w:tcPr>
          <w:p w14:paraId="0C829C73" w14:textId="523E78B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9B89184" w14:textId="41A93B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8B32F1A" w14:textId="145C7A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D22AA1F" w14:textId="3AD3D0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15E55183" w14:textId="6AFFDA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A7028BB" w14:textId="77777777" w:rsidTr="009434D5">
        <w:tc>
          <w:tcPr>
            <w:tcW w:w="587" w:type="pct"/>
          </w:tcPr>
          <w:p w14:paraId="1BB48039" w14:textId="5BD753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R4-2207492</w:t>
            </w:r>
          </w:p>
        </w:tc>
        <w:tc>
          <w:tcPr>
            <w:tcW w:w="812" w:type="pct"/>
          </w:tcPr>
          <w:p w14:paraId="76A7BF27" w14:textId="6EBE0A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511" w:type="pct"/>
          </w:tcPr>
          <w:p w14:paraId="1C5D4111" w14:textId="0BAF02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4095F36E" w14:textId="53F43D0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53A89D06" w14:textId="5BD577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294" w:type="pct"/>
          </w:tcPr>
          <w:p w14:paraId="069CD5C3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C14081" w14:textId="2761D9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5D46437" w14:textId="6FF132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015532C" w14:textId="13184E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1D247383" w14:textId="268160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C5D5C69" w14:textId="77777777" w:rsidTr="009434D5">
        <w:tc>
          <w:tcPr>
            <w:tcW w:w="587" w:type="pct"/>
          </w:tcPr>
          <w:p w14:paraId="346C311F" w14:textId="04AEFF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R4-2207531</w:t>
            </w:r>
          </w:p>
        </w:tc>
        <w:tc>
          <w:tcPr>
            <w:tcW w:w="812" w:type="pct"/>
          </w:tcPr>
          <w:p w14:paraId="35A544FC" w14:textId="488476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511" w:type="pct"/>
          </w:tcPr>
          <w:p w14:paraId="20543F68" w14:textId="1CD143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5B1133AC" w14:textId="231DDE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DF844D8" w14:textId="4BE308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294" w:type="pct"/>
          </w:tcPr>
          <w:p w14:paraId="7875F9DE" w14:textId="5FBC72A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FFACF6" w14:textId="5B87F4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4B9B4830" w14:textId="09B3C9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F2D25B8" w14:textId="515353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220CB3E0" w14:textId="04AB2B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5C791C5" w14:textId="77777777" w:rsidTr="009434D5">
        <w:tc>
          <w:tcPr>
            <w:tcW w:w="587" w:type="pct"/>
          </w:tcPr>
          <w:p w14:paraId="75D9CB89" w14:textId="542FEF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R4-2207493</w:t>
            </w:r>
          </w:p>
        </w:tc>
        <w:tc>
          <w:tcPr>
            <w:tcW w:w="812" w:type="pct"/>
          </w:tcPr>
          <w:p w14:paraId="3F623F54" w14:textId="4DF7B5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A)</w:t>
            </w:r>
          </w:p>
        </w:tc>
        <w:tc>
          <w:tcPr>
            <w:tcW w:w="511" w:type="pct"/>
          </w:tcPr>
          <w:p w14:paraId="37245D65" w14:textId="3309C1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091FCA68" w14:textId="18448A8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3A49BAD" w14:textId="18842D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94" w:type="pct"/>
          </w:tcPr>
          <w:p w14:paraId="7CF4EF8B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96B46F" w14:textId="21D9E3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F94F9CA" w14:textId="3F0402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13F90B3" w14:textId="17D3D9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0E9F0676" w14:textId="355C3C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C5C1A0B" w14:textId="77777777" w:rsidTr="009434D5">
        <w:tc>
          <w:tcPr>
            <w:tcW w:w="587" w:type="pct"/>
          </w:tcPr>
          <w:p w14:paraId="24B6AAF2" w14:textId="546005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R4-2207532</w:t>
            </w:r>
          </w:p>
        </w:tc>
        <w:tc>
          <w:tcPr>
            <w:tcW w:w="812" w:type="pct"/>
          </w:tcPr>
          <w:p w14:paraId="0EC8C0E3" w14:textId="02BE8E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A)</w:t>
            </w:r>
          </w:p>
        </w:tc>
        <w:tc>
          <w:tcPr>
            <w:tcW w:w="511" w:type="pct"/>
          </w:tcPr>
          <w:p w14:paraId="469C7611" w14:textId="636ECB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7B6A4D74" w14:textId="2C7839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82A4ED5" w14:textId="1B525A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94" w:type="pct"/>
          </w:tcPr>
          <w:p w14:paraId="4A1F063D" w14:textId="4156F1E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3F293B" w14:textId="3F8B2B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91D7275" w14:textId="58FF36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09BCCAEC" w14:textId="51C9E1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2AC18019" w14:textId="48D5FB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064AFA7" w14:textId="77777777" w:rsidTr="009434D5">
        <w:tc>
          <w:tcPr>
            <w:tcW w:w="587" w:type="pct"/>
          </w:tcPr>
          <w:p w14:paraId="1540D4D2" w14:textId="31B35A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R4-2207503</w:t>
            </w:r>
          </w:p>
        </w:tc>
        <w:tc>
          <w:tcPr>
            <w:tcW w:w="812" w:type="pct"/>
          </w:tcPr>
          <w:p w14:paraId="73313AC7" w14:textId="48A01F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part(Rel-15, CAT F)</w:t>
            </w:r>
          </w:p>
        </w:tc>
        <w:tc>
          <w:tcPr>
            <w:tcW w:w="511" w:type="pct"/>
          </w:tcPr>
          <w:p w14:paraId="42A8D0DD" w14:textId="41DAB4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61618FC4" w14:textId="7E5D00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76D5381A" w14:textId="50E480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294" w:type="pct"/>
          </w:tcPr>
          <w:p w14:paraId="6CD63ED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35D8FB" w14:textId="6917F5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16D20069" w14:textId="573703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1666CED" w14:textId="747CA9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16D7D17" w14:textId="6D8D80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0BF8500" w14:textId="77777777" w:rsidTr="009434D5">
        <w:tc>
          <w:tcPr>
            <w:tcW w:w="587" w:type="pct"/>
          </w:tcPr>
          <w:p w14:paraId="367DF485" w14:textId="1E5E13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R4-2207504</w:t>
            </w:r>
          </w:p>
        </w:tc>
        <w:tc>
          <w:tcPr>
            <w:tcW w:w="812" w:type="pct"/>
          </w:tcPr>
          <w:p w14:paraId="191A6736" w14:textId="1A11F4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(Rel-16, CAT A)</w:t>
            </w:r>
          </w:p>
        </w:tc>
        <w:tc>
          <w:tcPr>
            <w:tcW w:w="511" w:type="pct"/>
          </w:tcPr>
          <w:p w14:paraId="24F654BE" w14:textId="3DE335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191DB380" w14:textId="507E09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37BEB00" w14:textId="0E47F0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294" w:type="pct"/>
          </w:tcPr>
          <w:p w14:paraId="63F32D0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123637" w14:textId="78E6EB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6CB68DF5" w14:textId="4DE9B6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3270CFC4" w14:textId="1A0896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CDF6201" w14:textId="567F55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D259E11" w14:textId="77777777" w:rsidTr="009434D5">
        <w:tc>
          <w:tcPr>
            <w:tcW w:w="587" w:type="pct"/>
          </w:tcPr>
          <w:p w14:paraId="75AAB143" w14:textId="372DDB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R4-2207506</w:t>
            </w:r>
          </w:p>
        </w:tc>
        <w:tc>
          <w:tcPr>
            <w:tcW w:w="812" w:type="pct"/>
          </w:tcPr>
          <w:p w14:paraId="305F6122" w14:textId="75376D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(Rel-17, CAT A)</w:t>
            </w:r>
          </w:p>
        </w:tc>
        <w:tc>
          <w:tcPr>
            <w:tcW w:w="511" w:type="pct"/>
          </w:tcPr>
          <w:p w14:paraId="561E30B0" w14:textId="6A676A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5F3EB9E2" w14:textId="1C6000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46E0D2A" w14:textId="29F89B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294" w:type="pct"/>
          </w:tcPr>
          <w:p w14:paraId="0CFBB39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266015" w14:textId="417773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E40DB7F" w14:textId="1EA5A3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4931771F" w14:textId="538715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09B3ADF7" w14:textId="00593D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1357F57" w14:textId="77777777" w:rsidTr="009434D5">
        <w:tc>
          <w:tcPr>
            <w:tcW w:w="587" w:type="pct"/>
          </w:tcPr>
          <w:p w14:paraId="2E2FCAEE" w14:textId="4C62E2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R4-2207517</w:t>
            </w:r>
          </w:p>
        </w:tc>
        <w:tc>
          <w:tcPr>
            <w:tcW w:w="812" w:type="pct"/>
          </w:tcPr>
          <w:p w14:paraId="7A88C900" w14:textId="08A2D2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RMR 1900MHz band n101 introduction</w:t>
            </w:r>
          </w:p>
        </w:tc>
        <w:tc>
          <w:tcPr>
            <w:tcW w:w="511" w:type="pct"/>
          </w:tcPr>
          <w:p w14:paraId="6C93FC35" w14:textId="6977E2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3" w:type="pct"/>
          </w:tcPr>
          <w:p w14:paraId="043F7D29" w14:textId="37364B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12B143C5" w14:textId="38F3FC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294" w:type="pct"/>
          </w:tcPr>
          <w:p w14:paraId="3581A70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9F23FF7" w14:textId="031C3D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D8CC0F1" w14:textId="6D5FFF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BD2D210" w14:textId="16E75B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71D19B08" w14:textId="44A8D16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4423D62" w14:textId="77777777" w:rsidTr="009434D5">
        <w:tc>
          <w:tcPr>
            <w:tcW w:w="587" w:type="pct"/>
          </w:tcPr>
          <w:p w14:paraId="72958404" w14:textId="6C39AD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R4-2205019</w:t>
            </w:r>
          </w:p>
        </w:tc>
        <w:tc>
          <w:tcPr>
            <w:tcW w:w="812" w:type="pct"/>
          </w:tcPr>
          <w:p w14:paraId="6CF67DC5" w14:textId="7BC1B3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1" w:type="pct"/>
          </w:tcPr>
          <w:p w14:paraId="4743D332" w14:textId="5106C7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1009FCE9" w14:textId="0C2C52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A381EA7" w14:textId="1B65CD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94" w:type="pct"/>
          </w:tcPr>
          <w:p w14:paraId="05FCECB9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1238F1" w14:textId="2B884D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D1F572E" w14:textId="27190B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660738D" w14:textId="06D2F2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3" w:type="pct"/>
          </w:tcPr>
          <w:p w14:paraId="2D3DBB2B" w14:textId="659F59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0170FC33" w14:textId="77777777" w:rsidTr="009434D5">
        <w:tc>
          <w:tcPr>
            <w:tcW w:w="587" w:type="pct"/>
          </w:tcPr>
          <w:p w14:paraId="6D9E2C2F" w14:textId="6687D3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R4-2207189</w:t>
            </w:r>
          </w:p>
        </w:tc>
        <w:tc>
          <w:tcPr>
            <w:tcW w:w="812" w:type="pct"/>
          </w:tcPr>
          <w:p w14:paraId="6811FDFC" w14:textId="03DBA7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1" w:type="pct"/>
          </w:tcPr>
          <w:p w14:paraId="15499094" w14:textId="1CBDD5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23C440C" w14:textId="39B538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D0B68BD" w14:textId="78431A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94" w:type="pct"/>
          </w:tcPr>
          <w:p w14:paraId="59BDCF1C" w14:textId="4168C6F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BF44B4" w14:textId="6BA632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1BB9DF0" w14:textId="61F87F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5A6ACEC" w14:textId="154029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3" w:type="pct"/>
          </w:tcPr>
          <w:p w14:paraId="36449E12" w14:textId="5991FC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9434D5" w14:paraId="4B143BA4" w14:textId="77777777" w:rsidTr="009434D5">
        <w:tc>
          <w:tcPr>
            <w:tcW w:w="587" w:type="pct"/>
          </w:tcPr>
          <w:p w14:paraId="3B2BDF51" w14:textId="6240D7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R4-2205062</w:t>
            </w:r>
          </w:p>
        </w:tc>
        <w:tc>
          <w:tcPr>
            <w:tcW w:w="812" w:type="pct"/>
          </w:tcPr>
          <w:p w14:paraId="1D22EDFC" w14:textId="6C914F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 - introduction of band n104</w:t>
            </w:r>
          </w:p>
        </w:tc>
        <w:tc>
          <w:tcPr>
            <w:tcW w:w="511" w:type="pct"/>
          </w:tcPr>
          <w:p w14:paraId="6010A1EE" w14:textId="1D9D7B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92108F1" w14:textId="3D90D3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360EB75" w14:textId="7820F9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94" w:type="pct"/>
          </w:tcPr>
          <w:p w14:paraId="38359C2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B55EC8" w14:textId="241D3C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8022932" w14:textId="109FC4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5F35DD3" w14:textId="5C410F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3" w:type="pct"/>
          </w:tcPr>
          <w:p w14:paraId="64632877" w14:textId="47024E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38A5009F" w14:textId="77777777" w:rsidTr="009434D5">
        <w:tc>
          <w:tcPr>
            <w:tcW w:w="587" w:type="pct"/>
          </w:tcPr>
          <w:p w14:paraId="45FF72AB" w14:textId="2D15A5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R4-2205065</w:t>
            </w:r>
          </w:p>
        </w:tc>
        <w:tc>
          <w:tcPr>
            <w:tcW w:w="812" w:type="pct"/>
          </w:tcPr>
          <w:p w14:paraId="73DEE29C" w14:textId="326FCD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RMR 900MHz and 1900MHz bands introduction</w:t>
            </w:r>
          </w:p>
        </w:tc>
        <w:tc>
          <w:tcPr>
            <w:tcW w:w="511" w:type="pct"/>
          </w:tcPr>
          <w:p w14:paraId="48A8685E" w14:textId="061C39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FB8B4FD" w14:textId="03C4D8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C043BC1" w14:textId="31C1C6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7975400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26B340" w14:textId="71D97F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1B75C37" w14:textId="3FEC0A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2598C23" w14:textId="5D6E49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3061F29B" w14:textId="6B0F38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4EEBD820" w14:textId="77777777" w:rsidTr="009434D5">
        <w:tc>
          <w:tcPr>
            <w:tcW w:w="587" w:type="pct"/>
          </w:tcPr>
          <w:p w14:paraId="219AB20A" w14:textId="48CF1F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R4-2207264</w:t>
            </w:r>
          </w:p>
        </w:tc>
        <w:tc>
          <w:tcPr>
            <w:tcW w:w="812" w:type="pct"/>
          </w:tcPr>
          <w:p w14:paraId="46ACEA72" w14:textId="4CF20C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RMR 900MHz and 1900MHz bands introduction</w:t>
            </w:r>
          </w:p>
        </w:tc>
        <w:tc>
          <w:tcPr>
            <w:tcW w:w="511" w:type="pct"/>
          </w:tcPr>
          <w:p w14:paraId="72AAF5D2" w14:textId="7CDCE1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23A57466" w14:textId="40C69B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D6F3151" w14:textId="1E5B46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4DC3B61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2E2729" w14:textId="2E9F08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DA14BAD" w14:textId="261DC6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3FE10862" w14:textId="5F5984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513" w:type="pct"/>
          </w:tcPr>
          <w:p w14:paraId="370B7DF4" w14:textId="083AFC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083C87F0" w14:textId="77777777" w:rsidTr="009434D5">
        <w:tc>
          <w:tcPr>
            <w:tcW w:w="587" w:type="pct"/>
          </w:tcPr>
          <w:p w14:paraId="66634BFB" w14:textId="1537B4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R4-2205992</w:t>
            </w:r>
          </w:p>
        </w:tc>
        <w:tc>
          <w:tcPr>
            <w:tcW w:w="812" w:type="pct"/>
          </w:tcPr>
          <w:p w14:paraId="0A66C443" w14:textId="15130E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implementation of LTE_upper_700MHz_A band 103</w:t>
            </w:r>
          </w:p>
        </w:tc>
        <w:tc>
          <w:tcPr>
            <w:tcW w:w="511" w:type="pct"/>
          </w:tcPr>
          <w:p w14:paraId="2383FD48" w14:textId="172013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19987CD0" w14:textId="448994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9F9003F" w14:textId="6D198E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94" w:type="pct"/>
          </w:tcPr>
          <w:p w14:paraId="308B2BB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1888C8" w14:textId="087FCC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6444C2D" w14:textId="29E3E3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52B4D4A" w14:textId="269C7B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3940DBC9" w14:textId="5C33EB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33A16EF" w14:textId="77777777" w:rsidTr="009434D5">
        <w:tc>
          <w:tcPr>
            <w:tcW w:w="587" w:type="pct"/>
          </w:tcPr>
          <w:p w14:paraId="541ED42A" w14:textId="568E99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R4-2206499</w:t>
            </w:r>
          </w:p>
        </w:tc>
        <w:tc>
          <w:tcPr>
            <w:tcW w:w="812" w:type="pct"/>
          </w:tcPr>
          <w:p w14:paraId="3DBE3217" w14:textId="37B5EC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implementation of LTE_upper_700MHz_A band 103</w:t>
            </w:r>
          </w:p>
        </w:tc>
        <w:tc>
          <w:tcPr>
            <w:tcW w:w="511" w:type="pct"/>
          </w:tcPr>
          <w:p w14:paraId="4494663C" w14:textId="594969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C22E963" w14:textId="706BEF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260296C" w14:textId="77C383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94" w:type="pct"/>
          </w:tcPr>
          <w:p w14:paraId="2E21DF64" w14:textId="228BB8C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483B9EC" w14:textId="653D62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C806E39" w14:textId="7EF95E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611523A" w14:textId="3F9F11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LTE_upper_700MHz_A-Core</w:t>
            </w:r>
          </w:p>
        </w:tc>
        <w:tc>
          <w:tcPr>
            <w:tcW w:w="513" w:type="pct"/>
          </w:tcPr>
          <w:p w14:paraId="718C6CE2" w14:textId="545E3A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95D731C" w14:textId="77777777" w:rsidTr="009434D5">
        <w:tc>
          <w:tcPr>
            <w:tcW w:w="587" w:type="pct"/>
          </w:tcPr>
          <w:p w14:paraId="5E40A4CD" w14:textId="6115A0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R4-2206361</w:t>
            </w:r>
          </w:p>
        </w:tc>
        <w:tc>
          <w:tcPr>
            <w:tcW w:w="812" w:type="pct"/>
          </w:tcPr>
          <w:p w14:paraId="70FF3BD0" w14:textId="15B003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the introduction of EU unlicensed band n102</w:t>
            </w:r>
          </w:p>
        </w:tc>
        <w:tc>
          <w:tcPr>
            <w:tcW w:w="511" w:type="pct"/>
          </w:tcPr>
          <w:p w14:paraId="0AA6979F" w14:textId="1C80FF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443" w:type="pct"/>
          </w:tcPr>
          <w:p w14:paraId="34136862" w14:textId="1BD149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798453A" w14:textId="46F164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94" w:type="pct"/>
          </w:tcPr>
          <w:p w14:paraId="57A4A2CD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067F6B" w14:textId="35BB50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E5309C2" w14:textId="6E012A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2AA21CE" w14:textId="3DD46F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3" w:type="pct"/>
          </w:tcPr>
          <w:p w14:paraId="13DFBCDF" w14:textId="19D166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F7B085F" w14:textId="77777777" w:rsidTr="009434D5">
        <w:tc>
          <w:tcPr>
            <w:tcW w:w="587" w:type="pct"/>
          </w:tcPr>
          <w:p w14:paraId="39B47319" w14:textId="2DFD23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R4-2207251</w:t>
            </w:r>
          </w:p>
        </w:tc>
        <w:tc>
          <w:tcPr>
            <w:tcW w:w="812" w:type="pct"/>
          </w:tcPr>
          <w:p w14:paraId="5AB046BE" w14:textId="6350F3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TS38.141-2 FR1 PUSCH 256QAM</w:t>
            </w:r>
          </w:p>
        </w:tc>
        <w:tc>
          <w:tcPr>
            <w:tcW w:w="511" w:type="pct"/>
          </w:tcPr>
          <w:p w14:paraId="3796DDDC" w14:textId="33ACDA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1CA1DE9" w14:textId="094FAC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1EA3715" w14:textId="509299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94" w:type="pct"/>
          </w:tcPr>
          <w:p w14:paraId="014FE66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4641EC" w14:textId="231F9F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F5BF266" w14:textId="0F3211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56EF537" w14:textId="0EE661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3" w:type="pct"/>
          </w:tcPr>
          <w:p w14:paraId="3CC227BB" w14:textId="373FF1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7612823" w14:textId="77777777" w:rsidTr="009434D5">
        <w:tc>
          <w:tcPr>
            <w:tcW w:w="587" w:type="pct"/>
          </w:tcPr>
          <w:p w14:paraId="514191F8" w14:textId="154DB3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R4-2207494</w:t>
            </w:r>
          </w:p>
        </w:tc>
        <w:tc>
          <w:tcPr>
            <w:tcW w:w="812" w:type="pct"/>
          </w:tcPr>
          <w:p w14:paraId="5B89C11E" w14:textId="60DB395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511" w:type="pct"/>
          </w:tcPr>
          <w:p w14:paraId="4EC27690" w14:textId="55329D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154B43EA" w14:textId="11CBB0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3791412" w14:textId="4E3D50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94" w:type="pct"/>
          </w:tcPr>
          <w:p w14:paraId="5703A28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7EBA0F" w14:textId="21506E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35B4A0F3" w14:textId="25A67C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D8F5966" w14:textId="7EFA03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2F659711" w14:textId="585445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AF03A1F" w14:textId="77777777" w:rsidTr="009434D5">
        <w:tc>
          <w:tcPr>
            <w:tcW w:w="587" w:type="pct"/>
          </w:tcPr>
          <w:p w14:paraId="0586F50B" w14:textId="0CF276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R4-2207495</w:t>
            </w:r>
          </w:p>
        </w:tc>
        <w:tc>
          <w:tcPr>
            <w:tcW w:w="812" w:type="pct"/>
          </w:tcPr>
          <w:p w14:paraId="25734A24" w14:textId="4CAA92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511" w:type="pct"/>
          </w:tcPr>
          <w:p w14:paraId="52F001D2" w14:textId="46C9C3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5C82BEB6" w14:textId="456398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EDB3BC3" w14:textId="18CF5E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94" w:type="pct"/>
          </w:tcPr>
          <w:p w14:paraId="5B90740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C0996B" w14:textId="66594BC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ACA8C64" w14:textId="0ABC1C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778AF19" w14:textId="6D91EE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2BE21299" w14:textId="126CCE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D979C49" w14:textId="77777777" w:rsidTr="009434D5">
        <w:tc>
          <w:tcPr>
            <w:tcW w:w="587" w:type="pct"/>
          </w:tcPr>
          <w:p w14:paraId="7A933F5E" w14:textId="3C5399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R4-2207496</w:t>
            </w:r>
          </w:p>
        </w:tc>
        <w:tc>
          <w:tcPr>
            <w:tcW w:w="812" w:type="pct"/>
          </w:tcPr>
          <w:p w14:paraId="7DF2E9D6" w14:textId="6E291C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A)</w:t>
            </w:r>
          </w:p>
        </w:tc>
        <w:tc>
          <w:tcPr>
            <w:tcW w:w="511" w:type="pct"/>
          </w:tcPr>
          <w:p w14:paraId="6B01BE23" w14:textId="3A48BE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3CE8273F" w14:textId="13B819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1367055" w14:textId="18C3E6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94" w:type="pct"/>
          </w:tcPr>
          <w:p w14:paraId="10803B8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7985CA" w14:textId="2E6073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B0E49A3" w14:textId="4539FF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5E2BAEFB" w14:textId="5D0A0E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</w:t>
            </w:r>
          </w:p>
        </w:tc>
        <w:tc>
          <w:tcPr>
            <w:tcW w:w="513" w:type="pct"/>
          </w:tcPr>
          <w:p w14:paraId="4CE4B8F0" w14:textId="65EBC2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E8A8BED" w14:textId="77777777" w:rsidTr="009434D5">
        <w:tc>
          <w:tcPr>
            <w:tcW w:w="587" w:type="pct"/>
          </w:tcPr>
          <w:p w14:paraId="147572F4" w14:textId="3426E5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R4-2207507</w:t>
            </w:r>
          </w:p>
        </w:tc>
        <w:tc>
          <w:tcPr>
            <w:tcW w:w="812" w:type="pct"/>
          </w:tcPr>
          <w:p w14:paraId="78C7ACD7" w14:textId="534FA5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part(Rel-15, CAT F)</w:t>
            </w:r>
          </w:p>
        </w:tc>
        <w:tc>
          <w:tcPr>
            <w:tcW w:w="511" w:type="pct"/>
          </w:tcPr>
          <w:p w14:paraId="1F3EA8C5" w14:textId="3186D8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41DD605D" w14:textId="1D20A4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4C69E9C" w14:textId="085832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294" w:type="pct"/>
          </w:tcPr>
          <w:p w14:paraId="32BFA3C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CFC0D91" w14:textId="3AA61B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6CA17DEB" w14:textId="118BAE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A687F29" w14:textId="36A76B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65E2F2D4" w14:textId="4FE1EF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D53CF0E" w14:textId="77777777" w:rsidTr="009434D5">
        <w:tc>
          <w:tcPr>
            <w:tcW w:w="587" w:type="pct"/>
          </w:tcPr>
          <w:p w14:paraId="1F2AA491" w14:textId="233B3C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R4-2207508</w:t>
            </w:r>
          </w:p>
        </w:tc>
        <w:tc>
          <w:tcPr>
            <w:tcW w:w="812" w:type="pct"/>
          </w:tcPr>
          <w:p w14:paraId="41F80E37" w14:textId="328360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(Rel-16, CAT F)</w:t>
            </w:r>
          </w:p>
        </w:tc>
        <w:tc>
          <w:tcPr>
            <w:tcW w:w="511" w:type="pct"/>
          </w:tcPr>
          <w:p w14:paraId="64462F04" w14:textId="750F90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7386A0E4" w14:textId="71227D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0ED72F03" w14:textId="533B54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94" w:type="pct"/>
          </w:tcPr>
          <w:p w14:paraId="7033340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5F8AEA" w14:textId="261DBF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276130D0" w14:textId="5E42AE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69A7480" w14:textId="3F1CC2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7E7443A3" w14:textId="4D5415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B3D1994" w14:textId="77777777" w:rsidTr="009434D5">
        <w:tc>
          <w:tcPr>
            <w:tcW w:w="587" w:type="pct"/>
          </w:tcPr>
          <w:p w14:paraId="20807207" w14:textId="020B11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R4-2207509</w:t>
            </w:r>
          </w:p>
        </w:tc>
        <w:tc>
          <w:tcPr>
            <w:tcW w:w="812" w:type="pct"/>
          </w:tcPr>
          <w:p w14:paraId="7AA32B24" w14:textId="7DABCB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(Rel-17, CAT A)</w:t>
            </w:r>
          </w:p>
        </w:tc>
        <w:tc>
          <w:tcPr>
            <w:tcW w:w="511" w:type="pct"/>
          </w:tcPr>
          <w:p w14:paraId="60BAF18C" w14:textId="429C39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443" w:type="pct"/>
          </w:tcPr>
          <w:p w14:paraId="7ED1703B" w14:textId="7E609B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3CB889C" w14:textId="5B3EFB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294" w:type="pct"/>
          </w:tcPr>
          <w:p w14:paraId="7244A83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F5C36F" w14:textId="1A5392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5574C92" w14:textId="13389A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41214F50" w14:textId="7D8C7C9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3" w:type="pct"/>
          </w:tcPr>
          <w:p w14:paraId="35EC7479" w14:textId="11938C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803439C" w14:textId="77777777" w:rsidTr="009434D5">
        <w:tc>
          <w:tcPr>
            <w:tcW w:w="587" w:type="pct"/>
          </w:tcPr>
          <w:p w14:paraId="5D5599E2" w14:textId="10458A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R4-2207518</w:t>
            </w:r>
          </w:p>
        </w:tc>
        <w:tc>
          <w:tcPr>
            <w:tcW w:w="812" w:type="pct"/>
          </w:tcPr>
          <w:p w14:paraId="37FD4F44" w14:textId="56CF8D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RMR 1900MHz band n101 introduction</w:t>
            </w:r>
          </w:p>
        </w:tc>
        <w:tc>
          <w:tcPr>
            <w:tcW w:w="511" w:type="pct"/>
          </w:tcPr>
          <w:p w14:paraId="0BD6A738" w14:textId="736390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4D9B5B5" w14:textId="4DAD67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F1CBA97" w14:textId="105886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294" w:type="pct"/>
          </w:tcPr>
          <w:p w14:paraId="3C2F2AE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8D465D" w14:textId="2F20DF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ED1604F" w14:textId="1B27C8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2168A0BA" w14:textId="6048FA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513" w:type="pct"/>
          </w:tcPr>
          <w:p w14:paraId="45EAB3DF" w14:textId="6AD0C9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78C1247" w14:textId="77777777" w:rsidTr="009434D5">
        <w:tc>
          <w:tcPr>
            <w:tcW w:w="587" w:type="pct"/>
          </w:tcPr>
          <w:p w14:paraId="05C76DC8" w14:textId="73A5E2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R4-2203963</w:t>
            </w:r>
          </w:p>
        </w:tc>
        <w:tc>
          <w:tcPr>
            <w:tcW w:w="812" w:type="pct"/>
          </w:tcPr>
          <w:p w14:paraId="4ECB3F83" w14:textId="3DF3BA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6GHz licensed band for 38.174</w:t>
            </w:r>
          </w:p>
        </w:tc>
        <w:tc>
          <w:tcPr>
            <w:tcW w:w="511" w:type="pct"/>
          </w:tcPr>
          <w:p w14:paraId="665064B9" w14:textId="4A4347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3" w:type="pct"/>
          </w:tcPr>
          <w:p w14:paraId="3534E8C5" w14:textId="121909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49D2A60E" w14:textId="659DB7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94" w:type="pct"/>
          </w:tcPr>
          <w:p w14:paraId="313954C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76537F" w14:textId="6EA178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796E1CFA" w14:textId="439FAE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05AAE1E" w14:textId="5FF2CE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3" w:type="pct"/>
          </w:tcPr>
          <w:p w14:paraId="01D65BCA" w14:textId="00D8D0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0A05AE17" w14:textId="77777777" w:rsidTr="009434D5">
        <w:tc>
          <w:tcPr>
            <w:tcW w:w="587" w:type="pct"/>
          </w:tcPr>
          <w:p w14:paraId="1D511436" w14:textId="16F45E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R4-2204583</w:t>
            </w:r>
          </w:p>
        </w:tc>
        <w:tc>
          <w:tcPr>
            <w:tcW w:w="812" w:type="pct"/>
          </w:tcPr>
          <w:p w14:paraId="4A8125DF" w14:textId="37D587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TS38.174 for Rel-17 IAB enhancement</w:t>
            </w:r>
          </w:p>
        </w:tc>
        <w:tc>
          <w:tcPr>
            <w:tcW w:w="511" w:type="pct"/>
          </w:tcPr>
          <w:p w14:paraId="5796B613" w14:textId="15C1F8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3" w:type="pct"/>
          </w:tcPr>
          <w:p w14:paraId="4BD3DD7B" w14:textId="4D6315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9E484B6" w14:textId="6D4295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294" w:type="pct"/>
          </w:tcPr>
          <w:p w14:paraId="6EC4097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AC01C7" w14:textId="2E6048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ECD30B1" w14:textId="3EB7954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0D1EAD0" w14:textId="23E768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3" w:type="pct"/>
          </w:tcPr>
          <w:p w14:paraId="202A18CA" w14:textId="7F97C2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6AE26EDD" w14:textId="77777777" w:rsidTr="009434D5">
        <w:tc>
          <w:tcPr>
            <w:tcW w:w="587" w:type="pct"/>
          </w:tcPr>
          <w:p w14:paraId="2C5BFB24" w14:textId="0BC3F9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R4-2204881</w:t>
            </w:r>
          </w:p>
        </w:tc>
        <w:tc>
          <w:tcPr>
            <w:tcW w:w="812" w:type="pct"/>
          </w:tcPr>
          <w:p w14:paraId="5FBE67FF" w14:textId="78537F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Rel-17 IAB</w:t>
            </w:r>
          </w:p>
        </w:tc>
        <w:tc>
          <w:tcPr>
            <w:tcW w:w="511" w:type="pct"/>
          </w:tcPr>
          <w:p w14:paraId="26A88C43" w14:textId="36438A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2B19AC06" w14:textId="58312B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2E9392D" w14:textId="716DE4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294" w:type="pct"/>
          </w:tcPr>
          <w:p w14:paraId="1843226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8BA5F4" w14:textId="1FDD59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26A67FF" w14:textId="09B344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672459C2" w14:textId="3D6544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3" w:type="pct"/>
          </w:tcPr>
          <w:p w14:paraId="78944330" w14:textId="710D2B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9434D5" w14:paraId="0F58603B" w14:textId="77777777" w:rsidTr="009434D5">
        <w:tc>
          <w:tcPr>
            <w:tcW w:w="587" w:type="pct"/>
          </w:tcPr>
          <w:p w14:paraId="657270EA" w14:textId="4C7075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R4-2207497</w:t>
            </w:r>
          </w:p>
        </w:tc>
        <w:tc>
          <w:tcPr>
            <w:tcW w:w="812" w:type="pct"/>
          </w:tcPr>
          <w:p w14:paraId="7262B285" w14:textId="11464C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511" w:type="pct"/>
          </w:tcPr>
          <w:p w14:paraId="4F679FA3" w14:textId="50FF5A0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3" w:type="pct"/>
          </w:tcPr>
          <w:p w14:paraId="55640BDA" w14:textId="6F2EA58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A2789A7" w14:textId="6B90E8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94" w:type="pct"/>
          </w:tcPr>
          <w:p w14:paraId="59D8B53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ADE2D0" w14:textId="313D53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4EE336DA" w14:textId="18AEDD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DBC3B9B" w14:textId="077ABD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3" w:type="pct"/>
          </w:tcPr>
          <w:p w14:paraId="3947B786" w14:textId="0ACFD1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D8C1E6A" w14:textId="77777777" w:rsidTr="009434D5">
        <w:tc>
          <w:tcPr>
            <w:tcW w:w="587" w:type="pct"/>
          </w:tcPr>
          <w:p w14:paraId="1B9F99FC" w14:textId="0377C1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R4-2205852</w:t>
            </w:r>
          </w:p>
        </w:tc>
        <w:tc>
          <w:tcPr>
            <w:tcW w:w="812" w:type="pct"/>
          </w:tcPr>
          <w:p w14:paraId="54E31CF5" w14:textId="244AAC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38.175: Corrections in clause 1 Scope and clause 9 Immunity</w:t>
            </w:r>
          </w:p>
        </w:tc>
        <w:tc>
          <w:tcPr>
            <w:tcW w:w="511" w:type="pct"/>
          </w:tcPr>
          <w:p w14:paraId="27DAB6A0" w14:textId="5FB836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C9CE6E1" w14:textId="390293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7A51F58A" w14:textId="32F079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94" w:type="pct"/>
          </w:tcPr>
          <w:p w14:paraId="3545AA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BD8F7D" w14:textId="4E6799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F36979D" w14:textId="777433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C63166A" w14:textId="3FE2A2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505F92B6" w14:textId="748648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382A6E12" w14:textId="77777777" w:rsidTr="009434D5">
        <w:tc>
          <w:tcPr>
            <w:tcW w:w="587" w:type="pct"/>
          </w:tcPr>
          <w:p w14:paraId="54C713FD" w14:textId="4ECD73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R4-2207498</w:t>
            </w:r>
          </w:p>
        </w:tc>
        <w:tc>
          <w:tcPr>
            <w:tcW w:w="812" w:type="pct"/>
          </w:tcPr>
          <w:p w14:paraId="7456A9FF" w14:textId="3AD0AE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511" w:type="pct"/>
          </w:tcPr>
          <w:p w14:paraId="3BC49AB7" w14:textId="72CDCD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3" w:type="pct"/>
          </w:tcPr>
          <w:p w14:paraId="00703AB9" w14:textId="5C60E6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6C896F52" w14:textId="0C8885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6F808BC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7E774E" w14:textId="6C669F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5BB3BF7B" w14:textId="380274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9C5AADA" w14:textId="5148B5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4F382684" w14:textId="6D73F3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25B19FEA" w14:textId="77777777" w:rsidTr="009434D5">
        <w:tc>
          <w:tcPr>
            <w:tcW w:w="587" w:type="pct"/>
          </w:tcPr>
          <w:p w14:paraId="3A85D8D4" w14:textId="2A50AD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R4-2205063</w:t>
            </w:r>
          </w:p>
        </w:tc>
        <w:tc>
          <w:tcPr>
            <w:tcW w:w="812" w:type="pct"/>
          </w:tcPr>
          <w:p w14:paraId="3BDC0C37" w14:textId="740D70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 - introduction of band n104</w:t>
            </w:r>
          </w:p>
        </w:tc>
        <w:tc>
          <w:tcPr>
            <w:tcW w:w="511" w:type="pct"/>
          </w:tcPr>
          <w:p w14:paraId="03CD7399" w14:textId="42AD1E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7BD87158" w14:textId="067206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39814916" w14:textId="5F7F02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2FDD9E3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0C94C7" w14:textId="267E0F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51B4717B" w14:textId="4D2E21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7257B3" w14:textId="7DB87D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3" w:type="pct"/>
          </w:tcPr>
          <w:p w14:paraId="479B239A" w14:textId="29AD7A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7E5BF1E7" w14:textId="77777777" w:rsidTr="009434D5">
        <w:tc>
          <w:tcPr>
            <w:tcW w:w="587" w:type="pct"/>
          </w:tcPr>
          <w:p w14:paraId="2B8F12D3" w14:textId="285C16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R4-2207499</w:t>
            </w:r>
          </w:p>
        </w:tc>
        <w:tc>
          <w:tcPr>
            <w:tcW w:w="812" w:type="pct"/>
          </w:tcPr>
          <w:p w14:paraId="2AD20364" w14:textId="6FDB79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511" w:type="pct"/>
          </w:tcPr>
          <w:p w14:paraId="55D8EBE4" w14:textId="51CED5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3" w:type="pct"/>
          </w:tcPr>
          <w:p w14:paraId="7DDE7E7D" w14:textId="06CFDD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5BA77A7E" w14:textId="6F72C9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431321FE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0BEE88" w14:textId="2199DF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4CAA867" w14:textId="272806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DAB5ED2" w14:textId="459ED3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52616B3D" w14:textId="79132D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A97EEF1" w14:textId="77777777" w:rsidTr="009434D5">
        <w:tc>
          <w:tcPr>
            <w:tcW w:w="587" w:type="pct"/>
          </w:tcPr>
          <w:p w14:paraId="56481FAE" w14:textId="41B66E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R4-2203993</w:t>
            </w:r>
          </w:p>
        </w:tc>
        <w:tc>
          <w:tcPr>
            <w:tcW w:w="812" w:type="pct"/>
          </w:tcPr>
          <w:p w14:paraId="27F42EC7" w14:textId="0EA945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NR intra-band CA BW class within FR1 (Rel-17)</w:t>
            </w:r>
          </w:p>
        </w:tc>
        <w:tc>
          <w:tcPr>
            <w:tcW w:w="511" w:type="pct"/>
          </w:tcPr>
          <w:p w14:paraId="5DB35697" w14:textId="0EE8FD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440DD7F1" w14:textId="1B4E50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2220068" w14:textId="266E6B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294" w:type="pct"/>
          </w:tcPr>
          <w:p w14:paraId="4D76770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C18BA1" w14:textId="752504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01686E4" w14:textId="2833B8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1B41A5C8" w14:textId="633617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3" w:type="pct"/>
          </w:tcPr>
          <w:p w14:paraId="4081B20A" w14:textId="2D1FC4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9434D5" w14:paraId="67DC2475" w14:textId="77777777" w:rsidTr="009434D5">
        <w:tc>
          <w:tcPr>
            <w:tcW w:w="587" w:type="pct"/>
          </w:tcPr>
          <w:p w14:paraId="4A542D92" w14:textId="036F7A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R4-2203997</w:t>
            </w:r>
          </w:p>
        </w:tc>
        <w:tc>
          <w:tcPr>
            <w:tcW w:w="812" w:type="pct"/>
          </w:tcPr>
          <w:p w14:paraId="1A651DFF" w14:textId="66C578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Release independence of BCS4 and BCS5</w:t>
            </w:r>
          </w:p>
        </w:tc>
        <w:tc>
          <w:tcPr>
            <w:tcW w:w="511" w:type="pct"/>
          </w:tcPr>
          <w:p w14:paraId="343C7EF4" w14:textId="4099D7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3" w:type="pct"/>
          </w:tcPr>
          <w:p w14:paraId="0FDF1CC7" w14:textId="68EDC7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7D5FB25D" w14:textId="0502F7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294" w:type="pct"/>
          </w:tcPr>
          <w:p w14:paraId="5B4AA33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63E0D3" w14:textId="5DD68F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B4DDCF" w14:textId="0B5D5F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0AE4244" w14:textId="1836E5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3" w:type="pct"/>
          </w:tcPr>
          <w:p w14:paraId="5830EC0A" w14:textId="0CFF67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5FC8EDEF" w14:textId="77777777" w:rsidTr="009434D5">
        <w:tc>
          <w:tcPr>
            <w:tcW w:w="587" w:type="pct"/>
          </w:tcPr>
          <w:p w14:paraId="74F8BA27" w14:textId="3A5CDC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R4-2206453</w:t>
            </w:r>
          </w:p>
        </w:tc>
        <w:tc>
          <w:tcPr>
            <w:tcW w:w="812" w:type="pct"/>
          </w:tcPr>
          <w:p w14:paraId="050A6581" w14:textId="1774384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Release independence of BCS4 and BCS5</w:t>
            </w:r>
          </w:p>
        </w:tc>
        <w:tc>
          <w:tcPr>
            <w:tcW w:w="511" w:type="pct"/>
          </w:tcPr>
          <w:p w14:paraId="7AE4B8BC" w14:textId="609F87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Huawei, HiSilicon</w:t>
            </w:r>
          </w:p>
        </w:tc>
        <w:tc>
          <w:tcPr>
            <w:tcW w:w="443" w:type="pct"/>
          </w:tcPr>
          <w:p w14:paraId="33901150" w14:textId="632600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8F4FE35" w14:textId="43DBB4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294" w:type="pct"/>
          </w:tcPr>
          <w:p w14:paraId="29C9106C" w14:textId="5EB324E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87B88F" w14:textId="199AF6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EBFF7B3" w14:textId="68E3E5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558E7F3E" w14:textId="09DFE4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3" w:type="pct"/>
          </w:tcPr>
          <w:p w14:paraId="56B4590B" w14:textId="6D4B31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565B5DC" w14:textId="77777777" w:rsidTr="009434D5">
        <w:tc>
          <w:tcPr>
            <w:tcW w:w="587" w:type="pct"/>
          </w:tcPr>
          <w:p w14:paraId="7CE98E12" w14:textId="59FEA6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R4-2204762</w:t>
            </w:r>
          </w:p>
        </w:tc>
        <w:tc>
          <w:tcPr>
            <w:tcW w:w="812" w:type="pct"/>
          </w:tcPr>
          <w:p w14:paraId="26FC4BAA" w14:textId="1936B33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TS38.307: Release independent for PC2 FDD bands</w:t>
            </w:r>
          </w:p>
        </w:tc>
        <w:tc>
          <w:tcPr>
            <w:tcW w:w="511" w:type="pct"/>
          </w:tcPr>
          <w:p w14:paraId="37EF8DCD" w14:textId="628656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3" w:type="pct"/>
          </w:tcPr>
          <w:p w14:paraId="7C1FD187" w14:textId="56B6AF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BB622FF" w14:textId="397BF2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0088</w:t>
            </w:r>
          </w:p>
        </w:tc>
        <w:tc>
          <w:tcPr>
            <w:tcW w:w="294" w:type="pct"/>
          </w:tcPr>
          <w:p w14:paraId="456993B0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5394EF" w14:textId="630B4C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7859865" w14:textId="438CB8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0B345966" w14:textId="087D6A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3" w:type="pct"/>
          </w:tcPr>
          <w:p w14:paraId="72565772" w14:textId="4E73DD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40F944D" w14:textId="77777777" w:rsidTr="009434D5">
        <w:tc>
          <w:tcPr>
            <w:tcW w:w="587" w:type="pct"/>
          </w:tcPr>
          <w:p w14:paraId="39232791" w14:textId="24B930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R4-2205281</w:t>
            </w:r>
          </w:p>
        </w:tc>
        <w:tc>
          <w:tcPr>
            <w:tcW w:w="812" w:type="pct"/>
          </w:tcPr>
          <w:p w14:paraId="14B1C716" w14:textId="6F8F38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introduce release independent method for BCS4/5</w:t>
            </w:r>
          </w:p>
        </w:tc>
        <w:tc>
          <w:tcPr>
            <w:tcW w:w="511" w:type="pct"/>
          </w:tcPr>
          <w:p w14:paraId="032F6692" w14:textId="648498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4C7E9EC5" w14:textId="4DCECA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09DBA18" w14:textId="11469C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294" w:type="pct"/>
          </w:tcPr>
          <w:p w14:paraId="2DF902F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F45656" w14:textId="5CEBAA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CA10472" w14:textId="57F63D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78347622" w14:textId="1CB303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3" w:type="pct"/>
          </w:tcPr>
          <w:p w14:paraId="0FA4E5C6" w14:textId="1A9320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9434D5" w14:paraId="52A6ED78" w14:textId="77777777" w:rsidTr="009434D5">
        <w:tc>
          <w:tcPr>
            <w:tcW w:w="587" w:type="pct"/>
          </w:tcPr>
          <w:p w14:paraId="702B1EE6" w14:textId="68F0E6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R4-2205575</w:t>
            </w:r>
          </w:p>
        </w:tc>
        <w:tc>
          <w:tcPr>
            <w:tcW w:w="812" w:type="pct"/>
          </w:tcPr>
          <w:p w14:paraId="414D5C09" w14:textId="7CBE98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requirements for TxD</w:t>
            </w:r>
          </w:p>
        </w:tc>
        <w:tc>
          <w:tcPr>
            <w:tcW w:w="511" w:type="pct"/>
          </w:tcPr>
          <w:p w14:paraId="4FD0901F" w14:textId="36DD9E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F35E0B6" w14:textId="6F2775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0FA6BBA" w14:textId="57D9ED1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294" w:type="pct"/>
          </w:tcPr>
          <w:p w14:paraId="42038E9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8236C3" w14:textId="5E69B9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77B8CA4" w14:textId="18EF6F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49CF3317" w14:textId="34A830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2CE7C615" w14:textId="336028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86AB525" w14:textId="77777777" w:rsidTr="009434D5">
        <w:tc>
          <w:tcPr>
            <w:tcW w:w="587" w:type="pct"/>
          </w:tcPr>
          <w:p w14:paraId="5D908454" w14:textId="50B410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R4-2206516</w:t>
            </w:r>
          </w:p>
        </w:tc>
        <w:tc>
          <w:tcPr>
            <w:tcW w:w="812" w:type="pct"/>
          </w:tcPr>
          <w:p w14:paraId="0C31737E" w14:textId="26E60F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requirements for TxD</w:t>
            </w:r>
          </w:p>
        </w:tc>
        <w:tc>
          <w:tcPr>
            <w:tcW w:w="511" w:type="pct"/>
          </w:tcPr>
          <w:p w14:paraId="60286E9B" w14:textId="62F0FB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3" w:type="pct"/>
          </w:tcPr>
          <w:p w14:paraId="0A28153E" w14:textId="51E6BF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EC39256" w14:textId="1C58DF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294" w:type="pct"/>
          </w:tcPr>
          <w:p w14:paraId="6FD1CA86" w14:textId="188BF4F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E537C5A" w14:textId="4C4218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43D66455" w14:textId="1EA64B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08" w:type="pct"/>
          </w:tcPr>
          <w:p w14:paraId="12D3F057" w14:textId="6CB57A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3" w:type="pct"/>
          </w:tcPr>
          <w:p w14:paraId="67B7FCD0" w14:textId="09328B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2A81B0F" w14:textId="77777777" w:rsidTr="009434D5">
        <w:tc>
          <w:tcPr>
            <w:tcW w:w="587" w:type="pct"/>
          </w:tcPr>
          <w:p w14:paraId="73ECE571" w14:textId="4622E9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R4-2206619</w:t>
            </w:r>
          </w:p>
        </w:tc>
        <w:tc>
          <w:tcPr>
            <w:tcW w:w="812" w:type="pct"/>
          </w:tcPr>
          <w:p w14:paraId="622B0F81" w14:textId="44728D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(Rel-15)</w:t>
            </w:r>
          </w:p>
        </w:tc>
        <w:tc>
          <w:tcPr>
            <w:tcW w:w="511" w:type="pct"/>
          </w:tcPr>
          <w:p w14:paraId="28FEBC3B" w14:textId="79B840A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3" w:type="pct"/>
          </w:tcPr>
          <w:p w14:paraId="4F87DA48" w14:textId="2C9629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9CDD480" w14:textId="17BB63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294" w:type="pct"/>
          </w:tcPr>
          <w:p w14:paraId="585DEBE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2F8F47" w14:textId="0AF5B6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09985D87" w14:textId="0F6404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548C981" w14:textId="0B1191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3" w:type="pct"/>
          </w:tcPr>
          <w:p w14:paraId="44671BF3" w14:textId="3BF6FC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1F21338C" w14:textId="77777777" w:rsidTr="009434D5">
        <w:tc>
          <w:tcPr>
            <w:tcW w:w="587" w:type="pct"/>
          </w:tcPr>
          <w:p w14:paraId="5A6EABFF" w14:textId="57C33B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R4-2206620</w:t>
            </w:r>
          </w:p>
        </w:tc>
        <w:tc>
          <w:tcPr>
            <w:tcW w:w="812" w:type="pct"/>
          </w:tcPr>
          <w:p w14:paraId="62C94D5F" w14:textId="77BC6C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(Rel-16)</w:t>
            </w:r>
          </w:p>
        </w:tc>
        <w:tc>
          <w:tcPr>
            <w:tcW w:w="511" w:type="pct"/>
          </w:tcPr>
          <w:p w14:paraId="5FAA1964" w14:textId="128B5B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3" w:type="pct"/>
          </w:tcPr>
          <w:p w14:paraId="1B9CF00A" w14:textId="073245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EB179E2" w14:textId="2EAB43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294" w:type="pct"/>
          </w:tcPr>
          <w:p w14:paraId="299DD388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C8C8C6" w14:textId="7B55C4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FCB0887" w14:textId="245C79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2B131084" w14:textId="0AB145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ENDC_UE_PC2_FDD_TDD-Core</w:t>
            </w:r>
          </w:p>
        </w:tc>
        <w:tc>
          <w:tcPr>
            <w:tcW w:w="513" w:type="pct"/>
          </w:tcPr>
          <w:p w14:paraId="156D59F8" w14:textId="4DB61AC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42E6D8E" w14:textId="77777777" w:rsidTr="009434D5">
        <w:tc>
          <w:tcPr>
            <w:tcW w:w="587" w:type="pct"/>
          </w:tcPr>
          <w:p w14:paraId="5F86AB5F" w14:textId="342DDA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R4-2206621</w:t>
            </w:r>
          </w:p>
        </w:tc>
        <w:tc>
          <w:tcPr>
            <w:tcW w:w="812" w:type="pct"/>
          </w:tcPr>
          <w:p w14:paraId="4C6940AA" w14:textId="5E2122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(Rel-17)</w:t>
            </w:r>
          </w:p>
        </w:tc>
        <w:tc>
          <w:tcPr>
            <w:tcW w:w="511" w:type="pct"/>
          </w:tcPr>
          <w:p w14:paraId="7CE29BD6" w14:textId="3829C4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3" w:type="pct"/>
          </w:tcPr>
          <w:p w14:paraId="1C815808" w14:textId="3564A21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91AE4FA" w14:textId="70AB37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294" w:type="pct"/>
          </w:tcPr>
          <w:p w14:paraId="07CF1BE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F6DE833" w14:textId="7382DF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2671B55C" w14:textId="7ECCD4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08" w:type="pct"/>
          </w:tcPr>
          <w:p w14:paraId="7347532D" w14:textId="1309E9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ENDC_UE_PC2_FDD_TDD-Core</w:t>
            </w:r>
          </w:p>
        </w:tc>
        <w:tc>
          <w:tcPr>
            <w:tcW w:w="513" w:type="pct"/>
          </w:tcPr>
          <w:p w14:paraId="124ECD80" w14:textId="7E59EA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C063FD7" w14:textId="77777777" w:rsidTr="009434D5">
        <w:tc>
          <w:tcPr>
            <w:tcW w:w="587" w:type="pct"/>
          </w:tcPr>
          <w:p w14:paraId="6201944A" w14:textId="76CC15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R4-2206629</w:t>
            </w:r>
          </w:p>
        </w:tc>
        <w:tc>
          <w:tcPr>
            <w:tcW w:w="812" w:type="pct"/>
          </w:tcPr>
          <w:p w14:paraId="71A2D504" w14:textId="0E5A81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release independent for 4Rx support for NR band</w:t>
            </w:r>
          </w:p>
        </w:tc>
        <w:tc>
          <w:tcPr>
            <w:tcW w:w="511" w:type="pct"/>
          </w:tcPr>
          <w:p w14:paraId="0ED2EE25" w14:textId="412F39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CHTTL, China Unicom, ZTE</w:t>
            </w:r>
          </w:p>
        </w:tc>
        <w:tc>
          <w:tcPr>
            <w:tcW w:w="443" w:type="pct"/>
          </w:tcPr>
          <w:p w14:paraId="4D06C64D" w14:textId="4BC92B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7F24F0B" w14:textId="7F9CE97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294" w:type="pct"/>
          </w:tcPr>
          <w:p w14:paraId="45CF0F05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800B3C" w14:textId="41B4F9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5" w:type="pct"/>
          </w:tcPr>
          <w:p w14:paraId="523BBD29" w14:textId="56C285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58D4A8DB" w14:textId="7F8247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NR_4Rx_Bn8_FWA-Core</w:t>
            </w:r>
          </w:p>
        </w:tc>
        <w:tc>
          <w:tcPr>
            <w:tcW w:w="513" w:type="pct"/>
          </w:tcPr>
          <w:p w14:paraId="715EC707" w14:textId="440B49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45EFF05" w14:textId="77777777" w:rsidTr="009434D5">
        <w:tc>
          <w:tcPr>
            <w:tcW w:w="587" w:type="pct"/>
          </w:tcPr>
          <w:p w14:paraId="5201E07C" w14:textId="7B6A68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R4-2206630</w:t>
            </w:r>
          </w:p>
        </w:tc>
        <w:tc>
          <w:tcPr>
            <w:tcW w:w="812" w:type="pct"/>
          </w:tcPr>
          <w:p w14:paraId="2D0DE2AB" w14:textId="3C3FFE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release independent for 4Rx support for NR band</w:t>
            </w:r>
          </w:p>
        </w:tc>
        <w:tc>
          <w:tcPr>
            <w:tcW w:w="511" w:type="pct"/>
          </w:tcPr>
          <w:p w14:paraId="08BD8A00" w14:textId="7E1C4C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CHTTL, China Unicom, ZTE</w:t>
            </w:r>
          </w:p>
        </w:tc>
        <w:tc>
          <w:tcPr>
            <w:tcW w:w="443" w:type="pct"/>
          </w:tcPr>
          <w:p w14:paraId="6A63C73D" w14:textId="1EAD2BD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0DF5391" w14:textId="7478D31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294" w:type="pct"/>
          </w:tcPr>
          <w:p w14:paraId="6295A46F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D23076" w14:textId="5A4610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1799D531" w14:textId="4D00BD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39486BB" w14:textId="307991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NR_4Rx_Bn8_FWA-Core</w:t>
            </w:r>
          </w:p>
        </w:tc>
        <w:tc>
          <w:tcPr>
            <w:tcW w:w="513" w:type="pct"/>
          </w:tcPr>
          <w:p w14:paraId="740163CF" w14:textId="42C36A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094CEA5F" w14:textId="77777777" w:rsidTr="009434D5">
        <w:tc>
          <w:tcPr>
            <w:tcW w:w="587" w:type="pct"/>
          </w:tcPr>
          <w:p w14:paraId="771FC581" w14:textId="66C7F8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R4-2206631</w:t>
            </w:r>
          </w:p>
        </w:tc>
        <w:tc>
          <w:tcPr>
            <w:tcW w:w="812" w:type="pct"/>
          </w:tcPr>
          <w:p w14:paraId="18E8EC70" w14:textId="208F9D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release independent for 4Rx support for NR band</w:t>
            </w:r>
          </w:p>
        </w:tc>
        <w:tc>
          <w:tcPr>
            <w:tcW w:w="511" w:type="pct"/>
          </w:tcPr>
          <w:p w14:paraId="3AC340DB" w14:textId="409D7E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CHTTL, China Unicom, ZTE</w:t>
            </w:r>
          </w:p>
        </w:tc>
        <w:tc>
          <w:tcPr>
            <w:tcW w:w="443" w:type="pct"/>
          </w:tcPr>
          <w:p w14:paraId="6F9BE5ED" w14:textId="75003E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4AD0A32B" w14:textId="25752B9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294" w:type="pct"/>
          </w:tcPr>
          <w:p w14:paraId="41107C04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7285AA" w14:textId="1B16FF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347E86ED" w14:textId="5C4C071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50B0677" w14:textId="6BB884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NR_4Rx_Bn8_FWA-Core</w:t>
            </w:r>
          </w:p>
        </w:tc>
        <w:tc>
          <w:tcPr>
            <w:tcW w:w="513" w:type="pct"/>
          </w:tcPr>
          <w:p w14:paraId="4303F14D" w14:textId="20C4B9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39D90619" w14:textId="77777777" w:rsidTr="009434D5">
        <w:tc>
          <w:tcPr>
            <w:tcW w:w="587" w:type="pct"/>
          </w:tcPr>
          <w:p w14:paraId="413ECE0E" w14:textId="55CBB2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R4-2203580</w:t>
            </w:r>
          </w:p>
        </w:tc>
        <w:tc>
          <w:tcPr>
            <w:tcW w:w="812" w:type="pct"/>
          </w:tcPr>
          <w:p w14:paraId="2173BAB1" w14:textId="0293005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38.803: Addition of array antenna model extension in subclause 5.2.3</w:t>
            </w:r>
          </w:p>
        </w:tc>
        <w:tc>
          <w:tcPr>
            <w:tcW w:w="511" w:type="pct"/>
          </w:tcPr>
          <w:p w14:paraId="6FCDD657" w14:textId="5C8049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46A4B0BB" w14:textId="4097E7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38.803</w:t>
            </w:r>
          </w:p>
        </w:tc>
        <w:tc>
          <w:tcPr>
            <w:tcW w:w="368" w:type="pct"/>
          </w:tcPr>
          <w:p w14:paraId="371CC9C7" w14:textId="1E979A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94" w:type="pct"/>
          </w:tcPr>
          <w:p w14:paraId="6675BAF2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91C615" w14:textId="391855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5" w:type="pct"/>
          </w:tcPr>
          <w:p w14:paraId="6C68EA3E" w14:textId="758388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FEF4BD4" w14:textId="52061F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FS_NR_newRAT</w:t>
            </w:r>
          </w:p>
        </w:tc>
        <w:tc>
          <w:tcPr>
            <w:tcW w:w="513" w:type="pct"/>
          </w:tcPr>
          <w:p w14:paraId="6A3CCEDE" w14:textId="4FFDE7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E843963" w14:textId="77777777" w:rsidTr="009434D5">
        <w:tc>
          <w:tcPr>
            <w:tcW w:w="587" w:type="pct"/>
          </w:tcPr>
          <w:p w14:paraId="63F341C2" w14:textId="519A4E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R4-2207314</w:t>
            </w:r>
          </w:p>
        </w:tc>
        <w:tc>
          <w:tcPr>
            <w:tcW w:w="812" w:type="pct"/>
          </w:tcPr>
          <w:p w14:paraId="062E9EE6" w14:textId="27C72AC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38.803: Addition of array antenna model extension in subclause 5.2.3</w:t>
            </w:r>
          </w:p>
        </w:tc>
        <w:tc>
          <w:tcPr>
            <w:tcW w:w="511" w:type="pct"/>
          </w:tcPr>
          <w:p w14:paraId="459294DA" w14:textId="1EC158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23654AFC" w14:textId="7A7F67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38.803</w:t>
            </w:r>
          </w:p>
        </w:tc>
        <w:tc>
          <w:tcPr>
            <w:tcW w:w="368" w:type="pct"/>
          </w:tcPr>
          <w:p w14:paraId="7FFA6C93" w14:textId="04B677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94" w:type="pct"/>
          </w:tcPr>
          <w:p w14:paraId="45244B19" w14:textId="6719337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61D620" w14:textId="4CD8F2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5" w:type="pct"/>
          </w:tcPr>
          <w:p w14:paraId="70604D82" w14:textId="39DC7CF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98A63CC" w14:textId="5AB296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FS_NR_newRAT</w:t>
            </w:r>
          </w:p>
        </w:tc>
        <w:tc>
          <w:tcPr>
            <w:tcW w:w="513" w:type="pct"/>
          </w:tcPr>
          <w:p w14:paraId="0D234E6C" w14:textId="103247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4FD1AE77" w14:textId="77777777" w:rsidTr="009434D5">
        <w:tc>
          <w:tcPr>
            <w:tcW w:w="587" w:type="pct"/>
          </w:tcPr>
          <w:p w14:paraId="12CF5B7E" w14:textId="3A1EF8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R4-2207500</w:t>
            </w:r>
          </w:p>
        </w:tc>
        <w:tc>
          <w:tcPr>
            <w:tcW w:w="812" w:type="pct"/>
          </w:tcPr>
          <w:p w14:paraId="37F5A72C" w14:textId="512C53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38.809 Maintenance (Rel-16, CAT F)</w:t>
            </w:r>
          </w:p>
        </w:tc>
        <w:tc>
          <w:tcPr>
            <w:tcW w:w="511" w:type="pct"/>
          </w:tcPr>
          <w:p w14:paraId="661B17E0" w14:textId="2C9969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3" w:type="pct"/>
          </w:tcPr>
          <w:p w14:paraId="386FE4DC" w14:textId="147C99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38.809</w:t>
            </w:r>
          </w:p>
        </w:tc>
        <w:tc>
          <w:tcPr>
            <w:tcW w:w="368" w:type="pct"/>
          </w:tcPr>
          <w:p w14:paraId="37ABA8C2" w14:textId="0B109D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4F75F657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78359A" w14:textId="177AAC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4DAD5885" w14:textId="5839AE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0E29BEA9" w14:textId="37F5CC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3" w:type="pct"/>
          </w:tcPr>
          <w:p w14:paraId="728412C9" w14:textId="6BA19C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78275444" w14:textId="77777777" w:rsidTr="009434D5">
        <w:tc>
          <w:tcPr>
            <w:tcW w:w="587" w:type="pct"/>
          </w:tcPr>
          <w:p w14:paraId="321D8874" w14:textId="17D89FB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R4-2207510</w:t>
            </w:r>
          </w:p>
        </w:tc>
        <w:tc>
          <w:tcPr>
            <w:tcW w:w="812" w:type="pct"/>
          </w:tcPr>
          <w:p w14:paraId="3208A362" w14:textId="6C737E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511" w:type="pct"/>
          </w:tcPr>
          <w:p w14:paraId="1070A6E5" w14:textId="25CACF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3" w:type="pct"/>
          </w:tcPr>
          <w:p w14:paraId="4CBF4CD3" w14:textId="70995A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368" w:type="pct"/>
          </w:tcPr>
          <w:p w14:paraId="61F305E1" w14:textId="464102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94" w:type="pct"/>
          </w:tcPr>
          <w:p w14:paraId="433570AA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30011F" w14:textId="4706AD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5" w:type="pct"/>
          </w:tcPr>
          <w:p w14:paraId="70A7FA85" w14:textId="662F275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7742AEAF" w14:textId="3A04F5B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513" w:type="pct"/>
          </w:tcPr>
          <w:p w14:paraId="54345ED8" w14:textId="6B5367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9434D5" w14:paraId="51571E9F" w14:textId="77777777" w:rsidTr="009434D5">
        <w:tc>
          <w:tcPr>
            <w:tcW w:w="587" w:type="pct"/>
          </w:tcPr>
          <w:p w14:paraId="47AFABAB" w14:textId="163E87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R4-2203583</w:t>
            </w:r>
          </w:p>
        </w:tc>
        <w:tc>
          <w:tcPr>
            <w:tcW w:w="812" w:type="pct"/>
          </w:tcPr>
          <w:p w14:paraId="39598A0D" w14:textId="77EB21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Update of information about interference management in subclause 6.1.4, 6.1.5, 8.1.2 and 9.2</w:t>
            </w:r>
          </w:p>
        </w:tc>
        <w:tc>
          <w:tcPr>
            <w:tcW w:w="511" w:type="pct"/>
          </w:tcPr>
          <w:p w14:paraId="3B11E0C7" w14:textId="125FC81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37E8F3C8" w14:textId="7F8AEDA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368" w:type="pct"/>
          </w:tcPr>
          <w:p w14:paraId="7EDD100D" w14:textId="0FCBB8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01BDBF1C" w14:textId="77777777" w:rsidR="00F9116E" w:rsidRPr="00F9116E" w:rsidRDefault="00F9116E" w:rsidP="00F9116E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59365D" w14:textId="1584D1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64877988" w14:textId="236209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3C4E4EE4" w14:textId="031FC0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513" w:type="pct"/>
          </w:tcPr>
          <w:p w14:paraId="23355DAB" w14:textId="742297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9434D5" w14:paraId="1E02FC71" w14:textId="77777777" w:rsidTr="009434D5">
        <w:tc>
          <w:tcPr>
            <w:tcW w:w="587" w:type="pct"/>
          </w:tcPr>
          <w:p w14:paraId="304CF356" w14:textId="739B34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R4-2207310</w:t>
            </w:r>
          </w:p>
        </w:tc>
        <w:tc>
          <w:tcPr>
            <w:tcW w:w="812" w:type="pct"/>
          </w:tcPr>
          <w:p w14:paraId="131FE8F6" w14:textId="242F38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Update of information about interference management in subclause 6.1.4, 6.1.5, 8.1.2 and 9.2</w:t>
            </w:r>
          </w:p>
        </w:tc>
        <w:tc>
          <w:tcPr>
            <w:tcW w:w="511" w:type="pct"/>
          </w:tcPr>
          <w:p w14:paraId="4A38E59E" w14:textId="42A62F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3" w:type="pct"/>
          </w:tcPr>
          <w:p w14:paraId="03CDC218" w14:textId="7C812B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368" w:type="pct"/>
          </w:tcPr>
          <w:p w14:paraId="079BCCDE" w14:textId="026A5F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7F0F1253" w14:textId="45E7A95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3EE468" w14:textId="6358DD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5" w:type="pct"/>
          </w:tcPr>
          <w:p w14:paraId="07CD0CC7" w14:textId="6341045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08" w:type="pct"/>
          </w:tcPr>
          <w:p w14:paraId="606FDB1A" w14:textId="505070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513" w:type="pct"/>
          </w:tcPr>
          <w:p w14:paraId="3E354E20" w14:textId="390316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096D3B40" w14:textId="77777777" w:rsidR="00F9116E" w:rsidRDefault="00F9116E" w:rsidP="00F9116E"/>
    <w:p w14:paraId="1CB6EB7E" w14:textId="77777777" w:rsidR="00F9116E" w:rsidRDefault="00F9116E" w:rsidP="00F9116E">
      <w:pPr>
        <w:pStyle w:val="Heading2"/>
      </w:pPr>
      <w:r>
        <w:br w:type="page"/>
      </w:r>
      <w:r>
        <w:lastRenderedPageBreak/>
        <w:t>Annex C: Lists of liaisons</w:t>
      </w:r>
    </w:p>
    <w:p w14:paraId="125AC675" w14:textId="77777777" w:rsidR="00F9116E" w:rsidRDefault="00F9116E" w:rsidP="00F9116E">
      <w:pPr>
        <w:pStyle w:val="Heading3"/>
      </w:pPr>
      <w:r>
        <w:t>C1: Incoming liaison statements</w:t>
      </w:r>
    </w:p>
    <w:p w14:paraId="1CEFAAFE" w14:textId="77777777" w:rsidR="00F9116E" w:rsidRDefault="00F9116E" w:rsidP="00F9116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166"/>
        <w:gridCol w:w="4820"/>
        <w:gridCol w:w="709"/>
        <w:gridCol w:w="992"/>
        <w:gridCol w:w="845"/>
      </w:tblGrid>
      <w:tr w:rsidR="00F9116E" w14:paraId="0672617D" w14:textId="77777777" w:rsidTr="008B6ED8">
        <w:tc>
          <w:tcPr>
            <w:tcW w:w="0" w:type="auto"/>
          </w:tcPr>
          <w:p w14:paraId="48949531" w14:textId="6D12BEC4" w:rsidR="00F9116E" w:rsidRDefault="00F9116E" w:rsidP="00F9116E">
            <w:pPr>
              <w:pStyle w:val="TAH"/>
            </w:pPr>
            <w:r>
              <w:t>Document</w:t>
            </w:r>
          </w:p>
        </w:tc>
        <w:tc>
          <w:tcPr>
            <w:tcW w:w="1166" w:type="dxa"/>
          </w:tcPr>
          <w:p w14:paraId="072C454E" w14:textId="032D548D" w:rsidR="00F9116E" w:rsidRDefault="00F9116E" w:rsidP="00F9116E">
            <w:pPr>
              <w:pStyle w:val="TAH"/>
            </w:pPr>
            <w:r>
              <w:t>Original</w:t>
            </w:r>
          </w:p>
        </w:tc>
        <w:tc>
          <w:tcPr>
            <w:tcW w:w="4820" w:type="dxa"/>
          </w:tcPr>
          <w:p w14:paraId="486B8645" w14:textId="7D1155B3" w:rsidR="00F9116E" w:rsidRDefault="00F9116E" w:rsidP="00F9116E">
            <w:pPr>
              <w:pStyle w:val="TAH"/>
            </w:pPr>
            <w:r>
              <w:t>Title</w:t>
            </w:r>
          </w:p>
        </w:tc>
        <w:tc>
          <w:tcPr>
            <w:tcW w:w="709" w:type="dxa"/>
          </w:tcPr>
          <w:p w14:paraId="600AE31A" w14:textId="1D11A1E1" w:rsidR="00F9116E" w:rsidRDefault="00F9116E" w:rsidP="00F9116E">
            <w:pPr>
              <w:pStyle w:val="TAH"/>
            </w:pPr>
            <w:r>
              <w:t>From</w:t>
            </w:r>
          </w:p>
        </w:tc>
        <w:tc>
          <w:tcPr>
            <w:tcW w:w="992" w:type="dxa"/>
          </w:tcPr>
          <w:p w14:paraId="1CB734B7" w14:textId="487BE3DE" w:rsidR="00F9116E" w:rsidRDefault="00F9116E" w:rsidP="00F9116E">
            <w:pPr>
              <w:pStyle w:val="TAH"/>
            </w:pPr>
            <w:r>
              <w:t>Decision</w:t>
            </w:r>
          </w:p>
        </w:tc>
        <w:tc>
          <w:tcPr>
            <w:tcW w:w="845" w:type="dxa"/>
          </w:tcPr>
          <w:p w14:paraId="3B6E02E8" w14:textId="4D83160F" w:rsidR="00F9116E" w:rsidRDefault="00F9116E" w:rsidP="00F9116E">
            <w:pPr>
              <w:pStyle w:val="TAH"/>
            </w:pPr>
            <w:r>
              <w:t>Reply</w:t>
            </w:r>
            <w:r w:rsidR="008B6ED8">
              <w:t xml:space="preserve"> </w:t>
            </w:r>
            <w:r>
              <w:t>TDoc</w:t>
            </w:r>
          </w:p>
        </w:tc>
      </w:tr>
      <w:tr w:rsidR="00F9116E" w14:paraId="3FB2E1DA" w14:textId="77777777" w:rsidTr="008B6ED8">
        <w:tc>
          <w:tcPr>
            <w:tcW w:w="0" w:type="auto"/>
          </w:tcPr>
          <w:p w14:paraId="6EF926BD" w14:textId="4C8F513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R4-2203503</w:t>
            </w:r>
          </w:p>
        </w:tc>
        <w:tc>
          <w:tcPr>
            <w:tcW w:w="1166" w:type="dxa"/>
          </w:tcPr>
          <w:p w14:paraId="675022F5" w14:textId="312B3A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R1-2200700</w:t>
            </w:r>
          </w:p>
        </w:tc>
        <w:tc>
          <w:tcPr>
            <w:tcW w:w="4820" w:type="dxa"/>
          </w:tcPr>
          <w:p w14:paraId="085A0C6A" w14:textId="62785D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NR higher-layers parameter list</w:t>
            </w:r>
          </w:p>
        </w:tc>
        <w:tc>
          <w:tcPr>
            <w:tcW w:w="709" w:type="dxa"/>
          </w:tcPr>
          <w:p w14:paraId="019AF835" w14:textId="3EB5C9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130B77C" w14:textId="5F0F0B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34FBECA9" w14:textId="5F2C34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7CECF53C" w14:textId="77777777" w:rsidTr="008B6ED8">
        <w:tc>
          <w:tcPr>
            <w:tcW w:w="0" w:type="auto"/>
          </w:tcPr>
          <w:p w14:paraId="5F5D14EC" w14:textId="2988F0F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R4-2203504</w:t>
            </w:r>
          </w:p>
        </w:tc>
        <w:tc>
          <w:tcPr>
            <w:tcW w:w="1166" w:type="dxa"/>
          </w:tcPr>
          <w:p w14:paraId="10F88EAF" w14:textId="0591EC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R1-2200773</w:t>
            </w:r>
          </w:p>
        </w:tc>
        <w:tc>
          <w:tcPr>
            <w:tcW w:w="4820" w:type="dxa"/>
          </w:tcPr>
          <w:p w14:paraId="2A868719" w14:textId="4A386A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DMRS bundling for PUSCH and PUCCH</w:t>
            </w:r>
          </w:p>
        </w:tc>
        <w:tc>
          <w:tcPr>
            <w:tcW w:w="709" w:type="dxa"/>
          </w:tcPr>
          <w:p w14:paraId="05F9946A" w14:textId="7153A0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52BF612D" w14:textId="30482B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2FFDDCE" w14:textId="5BC128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00437F26" w14:textId="77777777" w:rsidTr="008B6ED8">
        <w:tc>
          <w:tcPr>
            <w:tcW w:w="0" w:type="auto"/>
          </w:tcPr>
          <w:p w14:paraId="0D947ECE" w14:textId="38718D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R4-2203505</w:t>
            </w:r>
          </w:p>
        </w:tc>
        <w:tc>
          <w:tcPr>
            <w:tcW w:w="1166" w:type="dxa"/>
          </w:tcPr>
          <w:p w14:paraId="14D16AAC" w14:textId="775D9A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R1-2200781</w:t>
            </w:r>
          </w:p>
        </w:tc>
        <w:tc>
          <w:tcPr>
            <w:tcW w:w="4820" w:type="dxa"/>
          </w:tcPr>
          <w:p w14:paraId="40F6070D" w14:textId="5CEEC9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709" w:type="dxa"/>
          </w:tcPr>
          <w:p w14:paraId="39794AE6" w14:textId="4FB88B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D3B36D6" w14:textId="75C80D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63B3B56A" w14:textId="16ADC0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2313CFCF" w14:textId="77777777" w:rsidTr="008B6ED8">
        <w:tc>
          <w:tcPr>
            <w:tcW w:w="0" w:type="auto"/>
          </w:tcPr>
          <w:p w14:paraId="637E092F" w14:textId="4A1809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R4-2203506</w:t>
            </w:r>
          </w:p>
        </w:tc>
        <w:tc>
          <w:tcPr>
            <w:tcW w:w="1166" w:type="dxa"/>
          </w:tcPr>
          <w:p w14:paraId="753341F6" w14:textId="171FEA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R1-2200796</w:t>
            </w:r>
          </w:p>
        </w:tc>
        <w:tc>
          <w:tcPr>
            <w:tcW w:w="4820" w:type="dxa"/>
          </w:tcPr>
          <w:p w14:paraId="4A767E2A" w14:textId="3E8075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 minimum guard period between two SRS resources for antenna switching</w:t>
            </w:r>
          </w:p>
        </w:tc>
        <w:tc>
          <w:tcPr>
            <w:tcW w:w="709" w:type="dxa"/>
          </w:tcPr>
          <w:p w14:paraId="3ED2FE94" w14:textId="6135CD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F7D4E21" w14:textId="68181A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452B2413" w14:textId="7FC0A3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65A75FE0" w14:textId="77777777" w:rsidTr="008B6ED8">
        <w:tc>
          <w:tcPr>
            <w:tcW w:w="0" w:type="auto"/>
          </w:tcPr>
          <w:p w14:paraId="0A61D70C" w14:textId="611614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R4-2203507</w:t>
            </w:r>
          </w:p>
        </w:tc>
        <w:tc>
          <w:tcPr>
            <w:tcW w:w="1166" w:type="dxa"/>
          </w:tcPr>
          <w:p w14:paraId="6683900C" w14:textId="270C24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R2-2201711</w:t>
            </w:r>
          </w:p>
        </w:tc>
        <w:tc>
          <w:tcPr>
            <w:tcW w:w="4820" w:type="dxa"/>
          </w:tcPr>
          <w:p w14:paraId="6039FF07" w14:textId="17DB13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efficient activation/de-activation mechanism for one SCG</w:t>
            </w:r>
          </w:p>
        </w:tc>
        <w:tc>
          <w:tcPr>
            <w:tcW w:w="709" w:type="dxa"/>
          </w:tcPr>
          <w:p w14:paraId="2BF9A8EE" w14:textId="4A95111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23D26FD4" w14:textId="53BCC3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5B18E8C9" w14:textId="0BB5DD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46C1D270" w14:textId="77777777" w:rsidTr="008B6ED8">
        <w:tc>
          <w:tcPr>
            <w:tcW w:w="0" w:type="auto"/>
          </w:tcPr>
          <w:p w14:paraId="710E83A9" w14:textId="14B2F6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R4-2203508</w:t>
            </w:r>
          </w:p>
        </w:tc>
        <w:tc>
          <w:tcPr>
            <w:tcW w:w="1166" w:type="dxa"/>
          </w:tcPr>
          <w:p w14:paraId="54DDE3DA" w14:textId="309B98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R2-2201717</w:t>
            </w:r>
          </w:p>
        </w:tc>
        <w:tc>
          <w:tcPr>
            <w:tcW w:w="4820" w:type="dxa"/>
          </w:tcPr>
          <w:p w14:paraId="5F7B0CF7" w14:textId="5C2449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RAN2 agreement for MUSIM gaps</w:t>
            </w:r>
          </w:p>
        </w:tc>
        <w:tc>
          <w:tcPr>
            <w:tcW w:w="709" w:type="dxa"/>
          </w:tcPr>
          <w:p w14:paraId="0EAD59B8" w14:textId="772EBC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2B57903B" w14:textId="56FE40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5944FD9A" w14:textId="72FDC8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73283A00" w14:textId="77777777" w:rsidTr="008B6ED8">
        <w:tc>
          <w:tcPr>
            <w:tcW w:w="0" w:type="auto"/>
          </w:tcPr>
          <w:p w14:paraId="49023BCE" w14:textId="69460F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R4-2203509</w:t>
            </w:r>
          </w:p>
        </w:tc>
        <w:tc>
          <w:tcPr>
            <w:tcW w:w="1166" w:type="dxa"/>
          </w:tcPr>
          <w:p w14:paraId="75BD3742" w14:textId="3FCDAB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R2-2201759</w:t>
            </w:r>
          </w:p>
        </w:tc>
        <w:tc>
          <w:tcPr>
            <w:tcW w:w="4820" w:type="dxa"/>
          </w:tcPr>
          <w:p w14:paraId="76FDCE9E" w14:textId="503137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use of NCD-SSB or CSI-RS in DL BWPs for RedCap UEs</w:t>
            </w:r>
          </w:p>
        </w:tc>
        <w:tc>
          <w:tcPr>
            <w:tcW w:w="709" w:type="dxa"/>
          </w:tcPr>
          <w:p w14:paraId="01EC761E" w14:textId="0B2B59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77C13F8" w14:textId="190A1E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E16FE58" w14:textId="34306D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0E02EE14" w14:textId="77777777" w:rsidTr="008B6ED8">
        <w:tc>
          <w:tcPr>
            <w:tcW w:w="0" w:type="auto"/>
          </w:tcPr>
          <w:p w14:paraId="3708F6FA" w14:textId="21741C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R4-2203510</w:t>
            </w:r>
          </w:p>
        </w:tc>
        <w:tc>
          <w:tcPr>
            <w:tcW w:w="1166" w:type="dxa"/>
          </w:tcPr>
          <w:p w14:paraId="6DF7AF8F" w14:textId="7E7747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R2-2201760</w:t>
            </w:r>
          </w:p>
        </w:tc>
        <w:tc>
          <w:tcPr>
            <w:tcW w:w="4820" w:type="dxa"/>
          </w:tcPr>
          <w:p w14:paraId="5216E4FA" w14:textId="410963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RSRP measurement before Msg1 or MsgA retransmission</w:t>
            </w:r>
          </w:p>
        </w:tc>
        <w:tc>
          <w:tcPr>
            <w:tcW w:w="709" w:type="dxa"/>
          </w:tcPr>
          <w:p w14:paraId="535B378A" w14:textId="204966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D6E9879" w14:textId="3AEAA2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46DC5703" w14:textId="56656E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9AF2EE6" w14:textId="77777777" w:rsidTr="008B6ED8">
        <w:tc>
          <w:tcPr>
            <w:tcW w:w="0" w:type="auto"/>
          </w:tcPr>
          <w:p w14:paraId="31C5173D" w14:textId="10A6FC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R4-2203511</w:t>
            </w:r>
          </w:p>
        </w:tc>
        <w:tc>
          <w:tcPr>
            <w:tcW w:w="1166" w:type="dxa"/>
          </w:tcPr>
          <w:p w14:paraId="7119478A" w14:textId="713E319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R2-2201776</w:t>
            </w:r>
          </w:p>
        </w:tc>
        <w:tc>
          <w:tcPr>
            <w:tcW w:w="4820" w:type="dxa"/>
          </w:tcPr>
          <w:p w14:paraId="71DA64CD" w14:textId="7A0199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the reporting of the Tx TEG association information</w:t>
            </w:r>
          </w:p>
        </w:tc>
        <w:tc>
          <w:tcPr>
            <w:tcW w:w="709" w:type="dxa"/>
          </w:tcPr>
          <w:p w14:paraId="625A0D6C" w14:textId="2A6E1B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33C1D94D" w14:textId="5D345C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2EBA3C7C" w14:textId="3CC1FF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43A5CEA4" w14:textId="77777777" w:rsidTr="008B6ED8">
        <w:tc>
          <w:tcPr>
            <w:tcW w:w="0" w:type="auto"/>
          </w:tcPr>
          <w:p w14:paraId="647F925A" w14:textId="4AF54B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R4-2203512</w:t>
            </w:r>
          </w:p>
        </w:tc>
        <w:tc>
          <w:tcPr>
            <w:tcW w:w="1166" w:type="dxa"/>
          </w:tcPr>
          <w:p w14:paraId="0D1E8255" w14:textId="3F5603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R2-2201883</w:t>
            </w:r>
          </w:p>
        </w:tc>
        <w:tc>
          <w:tcPr>
            <w:tcW w:w="4820" w:type="dxa"/>
          </w:tcPr>
          <w:p w14:paraId="667A9F1D" w14:textId="61E2E96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Multiple SMTCs for NR NTN</w:t>
            </w:r>
          </w:p>
        </w:tc>
        <w:tc>
          <w:tcPr>
            <w:tcW w:w="709" w:type="dxa"/>
          </w:tcPr>
          <w:p w14:paraId="09370A22" w14:textId="592109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1F8C71BA" w14:textId="6388BB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69F3A8F6" w14:textId="0F9964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4DD6D326" w14:textId="77777777" w:rsidTr="008B6ED8">
        <w:tc>
          <w:tcPr>
            <w:tcW w:w="0" w:type="auto"/>
          </w:tcPr>
          <w:p w14:paraId="34AD62CF" w14:textId="456F38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R4-2203513</w:t>
            </w:r>
          </w:p>
        </w:tc>
        <w:tc>
          <w:tcPr>
            <w:tcW w:w="1166" w:type="dxa"/>
          </w:tcPr>
          <w:p w14:paraId="7AB4652E" w14:textId="56E54A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R2-2201884</w:t>
            </w:r>
          </w:p>
        </w:tc>
        <w:tc>
          <w:tcPr>
            <w:tcW w:w="4820" w:type="dxa"/>
          </w:tcPr>
          <w:p w14:paraId="759A8893" w14:textId="3576765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NR NTN Neighbor Cell and Satellite Information</w:t>
            </w:r>
          </w:p>
        </w:tc>
        <w:tc>
          <w:tcPr>
            <w:tcW w:w="709" w:type="dxa"/>
          </w:tcPr>
          <w:p w14:paraId="44765AC6" w14:textId="1CA721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B854303" w14:textId="52C2DE0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2687ED8" w14:textId="18CCB4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2294A8F0" w14:textId="77777777" w:rsidTr="008B6ED8">
        <w:tc>
          <w:tcPr>
            <w:tcW w:w="0" w:type="auto"/>
          </w:tcPr>
          <w:p w14:paraId="497632B3" w14:textId="3C21CC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R4-2203514</w:t>
            </w:r>
          </w:p>
        </w:tc>
        <w:tc>
          <w:tcPr>
            <w:tcW w:w="1166" w:type="dxa"/>
          </w:tcPr>
          <w:p w14:paraId="5683CB54" w14:textId="77A149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R2-2201902</w:t>
            </w:r>
          </w:p>
        </w:tc>
        <w:tc>
          <w:tcPr>
            <w:tcW w:w="4820" w:type="dxa"/>
          </w:tcPr>
          <w:p w14:paraId="191C283D" w14:textId="018BF9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HO with PSCell from NR SA to EN-DC</w:t>
            </w:r>
          </w:p>
        </w:tc>
        <w:tc>
          <w:tcPr>
            <w:tcW w:w="709" w:type="dxa"/>
          </w:tcPr>
          <w:p w14:paraId="68407404" w14:textId="71E30D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BAF9EB7" w14:textId="2E9A7A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6B687D1D" w14:textId="776686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06C65401" w14:textId="77777777" w:rsidTr="008B6ED8">
        <w:tc>
          <w:tcPr>
            <w:tcW w:w="0" w:type="auto"/>
          </w:tcPr>
          <w:p w14:paraId="4E9D842C" w14:textId="0191522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R4-2203515</w:t>
            </w:r>
          </w:p>
        </w:tc>
        <w:tc>
          <w:tcPr>
            <w:tcW w:w="1166" w:type="dxa"/>
          </w:tcPr>
          <w:p w14:paraId="0BE478AC" w14:textId="3F0966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R2-2201935</w:t>
            </w:r>
          </w:p>
        </w:tc>
        <w:tc>
          <w:tcPr>
            <w:tcW w:w="4820" w:type="dxa"/>
          </w:tcPr>
          <w:p w14:paraId="56F610D6" w14:textId="66BF6E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NCSG</w:t>
            </w:r>
          </w:p>
        </w:tc>
        <w:tc>
          <w:tcPr>
            <w:tcW w:w="709" w:type="dxa"/>
          </w:tcPr>
          <w:p w14:paraId="38F0BDFB" w14:textId="590834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6B510AB" w14:textId="2AD7FA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6B4D125C" w14:textId="3AC03C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1FEAE983" w14:textId="77777777" w:rsidTr="008B6ED8">
        <w:tc>
          <w:tcPr>
            <w:tcW w:w="0" w:type="auto"/>
          </w:tcPr>
          <w:p w14:paraId="437B4F98" w14:textId="120D0C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R4-2203516</w:t>
            </w:r>
          </w:p>
        </w:tc>
        <w:tc>
          <w:tcPr>
            <w:tcW w:w="1166" w:type="dxa"/>
          </w:tcPr>
          <w:p w14:paraId="6CA957BA" w14:textId="19AB0F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R2-2201976</w:t>
            </w:r>
          </w:p>
        </w:tc>
        <w:tc>
          <w:tcPr>
            <w:tcW w:w="4820" w:type="dxa"/>
          </w:tcPr>
          <w:p w14:paraId="37976EC9" w14:textId="528906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PDC for Time Synchronization</w:t>
            </w:r>
          </w:p>
        </w:tc>
        <w:tc>
          <w:tcPr>
            <w:tcW w:w="709" w:type="dxa"/>
          </w:tcPr>
          <w:p w14:paraId="4781E45E" w14:textId="6DBC18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D22D1B3" w14:textId="63F9F1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BD39AEB" w14:textId="06A2C3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02A5FFCC" w14:textId="77777777" w:rsidTr="008B6ED8">
        <w:tc>
          <w:tcPr>
            <w:tcW w:w="0" w:type="auto"/>
          </w:tcPr>
          <w:p w14:paraId="4FAFE2BA" w14:textId="3552E5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R4-2203517</w:t>
            </w:r>
          </w:p>
        </w:tc>
        <w:tc>
          <w:tcPr>
            <w:tcW w:w="1166" w:type="dxa"/>
          </w:tcPr>
          <w:p w14:paraId="2999E6F8" w14:textId="484738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R2-2201978</w:t>
            </w:r>
          </w:p>
        </w:tc>
        <w:tc>
          <w:tcPr>
            <w:tcW w:w="4820" w:type="dxa"/>
          </w:tcPr>
          <w:p w14:paraId="103E7311" w14:textId="6F60B1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for &gt;2CC</w:t>
            </w:r>
          </w:p>
        </w:tc>
        <w:tc>
          <w:tcPr>
            <w:tcW w:w="709" w:type="dxa"/>
          </w:tcPr>
          <w:p w14:paraId="46D104C7" w14:textId="6B8DD7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BB12992" w14:textId="3B8A671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3694B9BB" w14:textId="47A1B2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6AB45941" w14:textId="77777777" w:rsidTr="008B6ED8">
        <w:tc>
          <w:tcPr>
            <w:tcW w:w="0" w:type="auto"/>
          </w:tcPr>
          <w:p w14:paraId="78D1676D" w14:textId="23D106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R4-2203518</w:t>
            </w:r>
          </w:p>
        </w:tc>
        <w:tc>
          <w:tcPr>
            <w:tcW w:w="1166" w:type="dxa"/>
          </w:tcPr>
          <w:p w14:paraId="1479B7D0" w14:textId="24F442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R2-2201989</w:t>
            </w:r>
          </w:p>
        </w:tc>
        <w:tc>
          <w:tcPr>
            <w:tcW w:w="4820" w:type="dxa"/>
          </w:tcPr>
          <w:p w14:paraId="1C8D59BE" w14:textId="49B3C9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RLM/BFD relaxation for ePowSav</w:t>
            </w:r>
          </w:p>
        </w:tc>
        <w:tc>
          <w:tcPr>
            <w:tcW w:w="709" w:type="dxa"/>
          </w:tcPr>
          <w:p w14:paraId="75B883D2" w14:textId="115580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2A5F92A" w14:textId="182CC9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74548D0E" w14:textId="0946FF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4687B1DC" w14:textId="77777777" w:rsidTr="008B6ED8">
        <w:tc>
          <w:tcPr>
            <w:tcW w:w="0" w:type="auto"/>
          </w:tcPr>
          <w:p w14:paraId="63D792B2" w14:textId="5EBF20B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R4-2203519</w:t>
            </w:r>
          </w:p>
        </w:tc>
        <w:tc>
          <w:tcPr>
            <w:tcW w:w="1166" w:type="dxa"/>
          </w:tcPr>
          <w:p w14:paraId="6023A5C8" w14:textId="6556AD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R2-2202202</w:t>
            </w:r>
          </w:p>
        </w:tc>
        <w:tc>
          <w:tcPr>
            <w:tcW w:w="4820" w:type="dxa"/>
          </w:tcPr>
          <w:p w14:paraId="529BD1CE" w14:textId="493D6C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feMIMO RRC parameters</w:t>
            </w:r>
          </w:p>
        </w:tc>
        <w:tc>
          <w:tcPr>
            <w:tcW w:w="709" w:type="dxa"/>
          </w:tcPr>
          <w:p w14:paraId="3ECCB81C" w14:textId="546A52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EBFCFB4" w14:textId="0DF2C0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2F901BCF" w14:textId="34CF6F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6EF401D6" w14:textId="77777777" w:rsidTr="008B6ED8">
        <w:tc>
          <w:tcPr>
            <w:tcW w:w="0" w:type="auto"/>
          </w:tcPr>
          <w:p w14:paraId="3260F621" w14:textId="21F760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R4-2203520</w:t>
            </w:r>
          </w:p>
        </w:tc>
        <w:tc>
          <w:tcPr>
            <w:tcW w:w="1166" w:type="dxa"/>
          </w:tcPr>
          <w:p w14:paraId="4CCF1200" w14:textId="2A4024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R2-2202052</w:t>
            </w:r>
          </w:p>
        </w:tc>
        <w:tc>
          <w:tcPr>
            <w:tcW w:w="4820" w:type="dxa"/>
          </w:tcPr>
          <w:p w14:paraId="3EF264D0" w14:textId="79C4C7B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latency improvement for PRS measurement with MG</w:t>
            </w:r>
          </w:p>
        </w:tc>
        <w:tc>
          <w:tcPr>
            <w:tcW w:w="709" w:type="dxa"/>
          </w:tcPr>
          <w:p w14:paraId="74125F18" w14:textId="0D2FB94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FD70C42" w14:textId="7AE409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77FE3995" w14:textId="1954EC4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6859F67F" w14:textId="77777777" w:rsidTr="008B6ED8">
        <w:tc>
          <w:tcPr>
            <w:tcW w:w="0" w:type="auto"/>
          </w:tcPr>
          <w:p w14:paraId="1586977B" w14:textId="5E525F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R4-2203521</w:t>
            </w:r>
          </w:p>
        </w:tc>
        <w:tc>
          <w:tcPr>
            <w:tcW w:w="1166" w:type="dxa"/>
          </w:tcPr>
          <w:p w14:paraId="676E05C6" w14:textId="192475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S5-221501</w:t>
            </w:r>
          </w:p>
        </w:tc>
        <w:tc>
          <w:tcPr>
            <w:tcW w:w="4820" w:type="dxa"/>
          </w:tcPr>
          <w:p w14:paraId="02E070B3" w14:textId="26B0143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energy efficiency as guiding principle for new solutions</w:t>
            </w:r>
          </w:p>
        </w:tc>
        <w:tc>
          <w:tcPr>
            <w:tcW w:w="709" w:type="dxa"/>
          </w:tcPr>
          <w:p w14:paraId="7750287D" w14:textId="4C0560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992" w:type="dxa"/>
          </w:tcPr>
          <w:p w14:paraId="592E3CB8" w14:textId="055976C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5DDC529B" w14:textId="542E8C2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7C67D3BB" w14:textId="77777777" w:rsidTr="008B6ED8">
        <w:tc>
          <w:tcPr>
            <w:tcW w:w="0" w:type="auto"/>
          </w:tcPr>
          <w:p w14:paraId="0C093D1F" w14:textId="3632A1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R4-2206145</w:t>
            </w:r>
          </w:p>
        </w:tc>
        <w:tc>
          <w:tcPr>
            <w:tcW w:w="1166" w:type="dxa"/>
          </w:tcPr>
          <w:p w14:paraId="597A9059" w14:textId="4F76DC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R2-2203730</w:t>
            </w:r>
          </w:p>
        </w:tc>
        <w:tc>
          <w:tcPr>
            <w:tcW w:w="4820" w:type="dxa"/>
          </w:tcPr>
          <w:p w14:paraId="4E00881D" w14:textId="1E05DE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RAN1 and RAN4 feature list</w:t>
            </w:r>
          </w:p>
        </w:tc>
        <w:tc>
          <w:tcPr>
            <w:tcW w:w="709" w:type="dxa"/>
          </w:tcPr>
          <w:p w14:paraId="05729BF4" w14:textId="6243A6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18D583D5" w14:textId="585DB4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522F51F4" w14:textId="1DE47B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786FD31C" w14:textId="77777777" w:rsidTr="008B6ED8">
        <w:tc>
          <w:tcPr>
            <w:tcW w:w="0" w:type="auto"/>
          </w:tcPr>
          <w:p w14:paraId="4A46987F" w14:textId="7502CF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R4-2206146</w:t>
            </w:r>
          </w:p>
        </w:tc>
        <w:tc>
          <w:tcPr>
            <w:tcW w:w="1166" w:type="dxa"/>
          </w:tcPr>
          <w:p w14:paraId="115528AA" w14:textId="07EFD9E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R1-2202542</w:t>
            </w:r>
          </w:p>
        </w:tc>
        <w:tc>
          <w:tcPr>
            <w:tcW w:w="4820" w:type="dxa"/>
          </w:tcPr>
          <w:p w14:paraId="0B05C426" w14:textId="1787DA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LTE and NR higher-layers parameter list</w:t>
            </w:r>
          </w:p>
        </w:tc>
        <w:tc>
          <w:tcPr>
            <w:tcW w:w="709" w:type="dxa"/>
          </w:tcPr>
          <w:p w14:paraId="774296BB" w14:textId="51E84A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509D7539" w14:textId="57861F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43A6FE1F" w14:textId="4F79EC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48C943BB" w14:textId="77777777" w:rsidTr="008B6ED8">
        <w:tc>
          <w:tcPr>
            <w:tcW w:w="0" w:type="auto"/>
          </w:tcPr>
          <w:p w14:paraId="54E2B1EF" w14:textId="6C3847C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R4-2206147</w:t>
            </w:r>
          </w:p>
        </w:tc>
        <w:tc>
          <w:tcPr>
            <w:tcW w:w="1166" w:type="dxa"/>
          </w:tcPr>
          <w:p w14:paraId="17D0FF75" w14:textId="46269E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R1-2202599</w:t>
            </w:r>
          </w:p>
        </w:tc>
        <w:tc>
          <w:tcPr>
            <w:tcW w:w="4820" w:type="dxa"/>
          </w:tcPr>
          <w:p w14:paraId="47E4F8FB" w14:textId="5291A1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interruption for PUCCH SCell activation in invalid TA case</w:t>
            </w:r>
          </w:p>
        </w:tc>
        <w:tc>
          <w:tcPr>
            <w:tcW w:w="709" w:type="dxa"/>
          </w:tcPr>
          <w:p w14:paraId="363087FB" w14:textId="37F0FB5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EDD7701" w14:textId="32E8130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12B64DE" w14:textId="0C2DB64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5280F878" w14:textId="77777777" w:rsidTr="008B6ED8">
        <w:tc>
          <w:tcPr>
            <w:tcW w:w="0" w:type="auto"/>
          </w:tcPr>
          <w:p w14:paraId="7B1130E0" w14:textId="38C8EB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R4-2206148</w:t>
            </w:r>
          </w:p>
        </w:tc>
        <w:tc>
          <w:tcPr>
            <w:tcW w:w="1166" w:type="dxa"/>
          </w:tcPr>
          <w:p w14:paraId="5D8CFE6E" w14:textId="0F0D2F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R1-2202619</w:t>
            </w:r>
          </w:p>
        </w:tc>
        <w:tc>
          <w:tcPr>
            <w:tcW w:w="4820" w:type="dxa"/>
          </w:tcPr>
          <w:p w14:paraId="0509A1F3" w14:textId="07EC3C5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applicability of PRS processing window in RRC_INACTIVE state</w:t>
            </w:r>
          </w:p>
        </w:tc>
        <w:tc>
          <w:tcPr>
            <w:tcW w:w="709" w:type="dxa"/>
          </w:tcPr>
          <w:p w14:paraId="5D968E8A" w14:textId="0CD302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3E724DD" w14:textId="1614249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057E1F3C" w14:textId="1DCBCB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5BD1B6DA" w14:textId="77777777" w:rsidTr="008B6ED8">
        <w:tc>
          <w:tcPr>
            <w:tcW w:w="0" w:type="auto"/>
          </w:tcPr>
          <w:p w14:paraId="596D362B" w14:textId="1760A9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R4-2206149</w:t>
            </w:r>
          </w:p>
        </w:tc>
        <w:tc>
          <w:tcPr>
            <w:tcW w:w="1166" w:type="dxa"/>
          </w:tcPr>
          <w:p w14:paraId="4DC3E44A" w14:textId="7260F6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R1-2202659</w:t>
            </w:r>
          </w:p>
        </w:tc>
        <w:tc>
          <w:tcPr>
            <w:tcW w:w="4820" w:type="dxa"/>
          </w:tcPr>
          <w:p w14:paraId="6F19CE76" w14:textId="0CD0D7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SRS for multi-RTT positioning</w:t>
            </w:r>
          </w:p>
        </w:tc>
        <w:tc>
          <w:tcPr>
            <w:tcW w:w="709" w:type="dxa"/>
          </w:tcPr>
          <w:p w14:paraId="4C126E11" w14:textId="42FAF53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A155CE9" w14:textId="309E96A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209A5593" w14:textId="4F0548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70770E7" w14:textId="77777777" w:rsidTr="008B6ED8">
        <w:tc>
          <w:tcPr>
            <w:tcW w:w="0" w:type="auto"/>
          </w:tcPr>
          <w:p w14:paraId="3EB2C283" w14:textId="338328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R4-2206150</w:t>
            </w:r>
          </w:p>
        </w:tc>
        <w:tc>
          <w:tcPr>
            <w:tcW w:w="1166" w:type="dxa"/>
          </w:tcPr>
          <w:p w14:paraId="6ADD01B7" w14:textId="49A48E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R1-2202691</w:t>
            </w:r>
          </w:p>
        </w:tc>
        <w:tc>
          <w:tcPr>
            <w:tcW w:w="4820" w:type="dxa"/>
          </w:tcPr>
          <w:p w14:paraId="3B97B96D" w14:textId="4900A5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capability for supporting single DCI transmission schemes for multi-TRP</w:t>
            </w:r>
          </w:p>
        </w:tc>
        <w:tc>
          <w:tcPr>
            <w:tcW w:w="709" w:type="dxa"/>
          </w:tcPr>
          <w:p w14:paraId="46B14C76" w14:textId="38E3D3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1ACF17BF" w14:textId="172A2F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15CEBBCD" w14:textId="486F47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C9025EB" w14:textId="77777777" w:rsidTr="008B6ED8">
        <w:tc>
          <w:tcPr>
            <w:tcW w:w="0" w:type="auto"/>
          </w:tcPr>
          <w:p w14:paraId="601E88EA" w14:textId="010B87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R4-2206151</w:t>
            </w:r>
          </w:p>
        </w:tc>
        <w:tc>
          <w:tcPr>
            <w:tcW w:w="1166" w:type="dxa"/>
          </w:tcPr>
          <w:p w14:paraId="0E776E20" w14:textId="325E19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R1-2202720</w:t>
            </w:r>
          </w:p>
        </w:tc>
        <w:tc>
          <w:tcPr>
            <w:tcW w:w="4820" w:type="dxa"/>
          </w:tcPr>
          <w:p w14:paraId="16C8716F" w14:textId="5F176F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feMIMO RRC parameters</w:t>
            </w:r>
          </w:p>
        </w:tc>
        <w:tc>
          <w:tcPr>
            <w:tcW w:w="709" w:type="dxa"/>
          </w:tcPr>
          <w:p w14:paraId="22B45E75" w14:textId="211990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C986BA4" w14:textId="6CD325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7E667B2B" w14:textId="7B51088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6C2D1962" w14:textId="77777777" w:rsidTr="008B6ED8">
        <w:tc>
          <w:tcPr>
            <w:tcW w:w="0" w:type="auto"/>
          </w:tcPr>
          <w:p w14:paraId="2461FD55" w14:textId="1933BA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R4-2206152</w:t>
            </w:r>
          </w:p>
        </w:tc>
        <w:tc>
          <w:tcPr>
            <w:tcW w:w="1166" w:type="dxa"/>
          </w:tcPr>
          <w:p w14:paraId="5E405D40" w14:textId="7079B6F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R1-2202778</w:t>
            </w:r>
          </w:p>
        </w:tc>
        <w:tc>
          <w:tcPr>
            <w:tcW w:w="4820" w:type="dxa"/>
          </w:tcPr>
          <w:p w14:paraId="66464301" w14:textId="086C4C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information of PUCCH SCell in PUCCH SCell activation procedure</w:t>
            </w:r>
          </w:p>
        </w:tc>
        <w:tc>
          <w:tcPr>
            <w:tcW w:w="709" w:type="dxa"/>
          </w:tcPr>
          <w:p w14:paraId="308566A4" w14:textId="3DACF0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08BF5CED" w14:textId="2E9BB6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305C9E2E" w14:textId="26BC2A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ACDC73D" w14:textId="77777777" w:rsidTr="008B6ED8">
        <w:tc>
          <w:tcPr>
            <w:tcW w:w="0" w:type="auto"/>
          </w:tcPr>
          <w:p w14:paraId="39DE7255" w14:textId="0361359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R4-2206153</w:t>
            </w:r>
          </w:p>
        </w:tc>
        <w:tc>
          <w:tcPr>
            <w:tcW w:w="1166" w:type="dxa"/>
          </w:tcPr>
          <w:p w14:paraId="25D4E718" w14:textId="4351D8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R4-2202286</w:t>
            </w:r>
          </w:p>
        </w:tc>
        <w:tc>
          <w:tcPr>
            <w:tcW w:w="4820" w:type="dxa"/>
          </w:tcPr>
          <w:p w14:paraId="73B250BE" w14:textId="35DEBC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CORESET#0 impact of CBW narrower than 40MHz of n79</w:t>
            </w:r>
          </w:p>
        </w:tc>
        <w:tc>
          <w:tcPr>
            <w:tcW w:w="709" w:type="dxa"/>
          </w:tcPr>
          <w:p w14:paraId="1AD07EBD" w14:textId="3CE684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4B9AD9EC" w14:textId="726603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0EA71498" w14:textId="4E92D9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52F14004" w14:textId="77777777" w:rsidTr="008B6ED8">
        <w:tc>
          <w:tcPr>
            <w:tcW w:w="0" w:type="auto"/>
          </w:tcPr>
          <w:p w14:paraId="7E7C2D87" w14:textId="0C31A8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R4-2206154</w:t>
            </w:r>
          </w:p>
        </w:tc>
        <w:tc>
          <w:tcPr>
            <w:tcW w:w="1166" w:type="dxa"/>
          </w:tcPr>
          <w:p w14:paraId="7CEB985D" w14:textId="681188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R2-2111600</w:t>
            </w:r>
          </w:p>
        </w:tc>
        <w:tc>
          <w:tcPr>
            <w:tcW w:w="4820" w:type="dxa"/>
          </w:tcPr>
          <w:p w14:paraId="75411F98" w14:textId="03BEE3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MPE information signaling</w:t>
            </w:r>
          </w:p>
        </w:tc>
        <w:tc>
          <w:tcPr>
            <w:tcW w:w="709" w:type="dxa"/>
          </w:tcPr>
          <w:p w14:paraId="5E65F524" w14:textId="4D3746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087A47B7" w14:textId="5C8F30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561DDE98" w14:textId="7C4B9A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5CC22A04" w14:textId="77777777" w:rsidTr="008B6ED8">
        <w:tc>
          <w:tcPr>
            <w:tcW w:w="0" w:type="auto"/>
          </w:tcPr>
          <w:p w14:paraId="1F4734B1" w14:textId="1FD2CFA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R4-2206155</w:t>
            </w:r>
          </w:p>
        </w:tc>
        <w:tc>
          <w:tcPr>
            <w:tcW w:w="1166" w:type="dxa"/>
          </w:tcPr>
          <w:p w14:paraId="09BD2041" w14:textId="7575A2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R1-2202737</w:t>
            </w:r>
          </w:p>
        </w:tc>
        <w:tc>
          <w:tcPr>
            <w:tcW w:w="4820" w:type="dxa"/>
          </w:tcPr>
          <w:p w14:paraId="378B08B3" w14:textId="3CE3DD4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upper layers parameters for Rel-17 eIAB</w:t>
            </w:r>
          </w:p>
        </w:tc>
        <w:tc>
          <w:tcPr>
            <w:tcW w:w="709" w:type="dxa"/>
          </w:tcPr>
          <w:p w14:paraId="6BD97F82" w14:textId="0CACA5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11FD9F2E" w14:textId="56567FA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49D0726A" w14:textId="4F6D48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F6A5AF2" w14:textId="77777777" w:rsidTr="008B6ED8">
        <w:tc>
          <w:tcPr>
            <w:tcW w:w="0" w:type="auto"/>
          </w:tcPr>
          <w:p w14:paraId="1F6277A6" w14:textId="6E2FD6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R4-2206156</w:t>
            </w:r>
          </w:p>
        </w:tc>
        <w:tc>
          <w:tcPr>
            <w:tcW w:w="1166" w:type="dxa"/>
          </w:tcPr>
          <w:p w14:paraId="1F94DC92" w14:textId="3C3925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R1-2202769</w:t>
            </w:r>
          </w:p>
        </w:tc>
        <w:tc>
          <w:tcPr>
            <w:tcW w:w="4820" w:type="dxa"/>
          </w:tcPr>
          <w:p w14:paraId="2CDE8889" w14:textId="7766BB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configuration of p-MaxEUTRA and p-NR-FR1</w:t>
            </w:r>
          </w:p>
        </w:tc>
        <w:tc>
          <w:tcPr>
            <w:tcW w:w="709" w:type="dxa"/>
          </w:tcPr>
          <w:p w14:paraId="7028ABC9" w14:textId="3B2103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63532AD0" w14:textId="7C9BEC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089E63E1" w14:textId="04BF406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395CDE7C" w14:textId="77777777" w:rsidTr="008B6ED8">
        <w:tc>
          <w:tcPr>
            <w:tcW w:w="0" w:type="auto"/>
          </w:tcPr>
          <w:p w14:paraId="0975F3DD" w14:textId="3AD016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R4-2206157</w:t>
            </w:r>
          </w:p>
        </w:tc>
        <w:tc>
          <w:tcPr>
            <w:tcW w:w="1166" w:type="dxa"/>
          </w:tcPr>
          <w:p w14:paraId="0D191265" w14:textId="5BF1D7C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R1-2202816</w:t>
            </w:r>
          </w:p>
        </w:tc>
        <w:tc>
          <w:tcPr>
            <w:tcW w:w="4820" w:type="dxa"/>
          </w:tcPr>
          <w:p w14:paraId="15E36D82" w14:textId="67F0FC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PEMAX for NR-V2X</w:t>
            </w:r>
          </w:p>
        </w:tc>
        <w:tc>
          <w:tcPr>
            <w:tcW w:w="709" w:type="dxa"/>
          </w:tcPr>
          <w:p w14:paraId="50ECCC46" w14:textId="23059F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27656E2D" w14:textId="29CBD5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79407887" w14:textId="0BD0B37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267F17BB" w14:textId="77777777" w:rsidTr="008B6ED8">
        <w:tc>
          <w:tcPr>
            <w:tcW w:w="0" w:type="auto"/>
          </w:tcPr>
          <w:p w14:paraId="12F1CD35" w14:textId="74BE26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R4-2206158</w:t>
            </w:r>
          </w:p>
        </w:tc>
        <w:tc>
          <w:tcPr>
            <w:tcW w:w="1166" w:type="dxa"/>
          </w:tcPr>
          <w:p w14:paraId="615A2140" w14:textId="3DE212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R2-2203687</w:t>
            </w:r>
          </w:p>
        </w:tc>
        <w:tc>
          <w:tcPr>
            <w:tcW w:w="4820" w:type="dxa"/>
          </w:tcPr>
          <w:p w14:paraId="59BA7A87" w14:textId="24DE6F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Pemax for NR-V2X</w:t>
            </w:r>
          </w:p>
        </w:tc>
        <w:tc>
          <w:tcPr>
            <w:tcW w:w="709" w:type="dxa"/>
          </w:tcPr>
          <w:p w14:paraId="61FB648F" w14:textId="046C4B3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44DA1C9" w14:textId="498DBE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31445BB6" w14:textId="5DDA4E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9116E" w14:paraId="5EDC2E64" w14:textId="77777777" w:rsidTr="008B6ED8">
        <w:tc>
          <w:tcPr>
            <w:tcW w:w="0" w:type="auto"/>
          </w:tcPr>
          <w:p w14:paraId="362C550E" w14:textId="3FECA2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R4-2206159</w:t>
            </w:r>
          </w:p>
        </w:tc>
        <w:tc>
          <w:tcPr>
            <w:tcW w:w="1166" w:type="dxa"/>
          </w:tcPr>
          <w:p w14:paraId="5DC7BBDF" w14:textId="742878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R1-2202877</w:t>
            </w:r>
          </w:p>
        </w:tc>
        <w:tc>
          <w:tcPr>
            <w:tcW w:w="4820" w:type="dxa"/>
          </w:tcPr>
          <w:p w14:paraId="527F4648" w14:textId="4FA370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range of power control parameters for eIAB</w:t>
            </w:r>
          </w:p>
        </w:tc>
        <w:tc>
          <w:tcPr>
            <w:tcW w:w="709" w:type="dxa"/>
          </w:tcPr>
          <w:p w14:paraId="77B8240D" w14:textId="4C2C8D5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6E4BF623" w14:textId="64374D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845" w:type="dxa"/>
          </w:tcPr>
          <w:p w14:paraId="732EA0D0" w14:textId="38A01E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047A2595" w14:textId="77777777" w:rsidR="00F9116E" w:rsidRDefault="00F9116E" w:rsidP="00F9116E"/>
    <w:p w14:paraId="119C8C53" w14:textId="77777777" w:rsidR="00F9116E" w:rsidRDefault="00F9116E" w:rsidP="00F9116E">
      <w:pPr>
        <w:pStyle w:val="Heading3"/>
      </w:pPr>
      <w:r>
        <w:lastRenderedPageBreak/>
        <w:t>C2: Outgoing liaison statements</w:t>
      </w:r>
    </w:p>
    <w:p w14:paraId="098517C0" w14:textId="77777777" w:rsidR="00F9116E" w:rsidRDefault="00F9116E" w:rsidP="00F9116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710"/>
        <w:gridCol w:w="1418"/>
        <w:gridCol w:w="992"/>
        <w:gridCol w:w="1412"/>
      </w:tblGrid>
      <w:tr w:rsidR="00F9116E" w14:paraId="6A98A69A" w14:textId="77777777" w:rsidTr="0054221B">
        <w:tc>
          <w:tcPr>
            <w:tcW w:w="0" w:type="auto"/>
          </w:tcPr>
          <w:p w14:paraId="18E2E242" w14:textId="7D3C49B8" w:rsidR="00F9116E" w:rsidRDefault="00F9116E" w:rsidP="00F9116E">
            <w:pPr>
              <w:pStyle w:val="TAH"/>
            </w:pPr>
            <w:r>
              <w:t>Document</w:t>
            </w:r>
          </w:p>
        </w:tc>
        <w:tc>
          <w:tcPr>
            <w:tcW w:w="4710" w:type="dxa"/>
          </w:tcPr>
          <w:p w14:paraId="530EB69F" w14:textId="0CE507A4" w:rsidR="00F9116E" w:rsidRDefault="00F9116E" w:rsidP="00F9116E">
            <w:pPr>
              <w:pStyle w:val="TAH"/>
            </w:pPr>
            <w:r>
              <w:t>Title</w:t>
            </w:r>
          </w:p>
        </w:tc>
        <w:tc>
          <w:tcPr>
            <w:tcW w:w="1418" w:type="dxa"/>
          </w:tcPr>
          <w:p w14:paraId="7680D7E3" w14:textId="4962D25A" w:rsidR="00F9116E" w:rsidRDefault="00F9116E" w:rsidP="00F9116E">
            <w:pPr>
              <w:pStyle w:val="TAH"/>
            </w:pPr>
            <w:r>
              <w:t>To</w:t>
            </w:r>
          </w:p>
        </w:tc>
        <w:tc>
          <w:tcPr>
            <w:tcW w:w="992" w:type="dxa"/>
          </w:tcPr>
          <w:p w14:paraId="47E70F68" w14:textId="6F2CB43D" w:rsidR="00F9116E" w:rsidRDefault="00F9116E" w:rsidP="00F9116E">
            <w:pPr>
              <w:pStyle w:val="TAH"/>
            </w:pPr>
            <w:r>
              <w:t>Cc</w:t>
            </w:r>
          </w:p>
        </w:tc>
        <w:tc>
          <w:tcPr>
            <w:tcW w:w="1412" w:type="dxa"/>
          </w:tcPr>
          <w:p w14:paraId="0646F103" w14:textId="210B776E" w:rsidR="00F9116E" w:rsidRDefault="00F9116E" w:rsidP="00F9116E">
            <w:pPr>
              <w:pStyle w:val="TAH"/>
            </w:pPr>
            <w:r>
              <w:t>reply to i/c LS</w:t>
            </w:r>
          </w:p>
        </w:tc>
      </w:tr>
      <w:tr w:rsidR="00F9116E" w14:paraId="2C5AA5C8" w14:textId="77777777" w:rsidTr="0054221B">
        <w:tc>
          <w:tcPr>
            <w:tcW w:w="0" w:type="auto"/>
          </w:tcPr>
          <w:p w14:paraId="476AF338" w14:textId="2C96B7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R4-2205270</w:t>
            </w:r>
          </w:p>
        </w:tc>
        <w:tc>
          <w:tcPr>
            <w:tcW w:w="4710" w:type="dxa"/>
          </w:tcPr>
          <w:p w14:paraId="6D0177C5" w14:textId="2D0505C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1418" w:type="dxa"/>
          </w:tcPr>
          <w:p w14:paraId="6C5CA4E5" w14:textId="34BACC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92" w:type="dxa"/>
          </w:tcPr>
          <w:p w14:paraId="392EC76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52A5592B" w14:textId="7D3C84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R5-206676</w:t>
            </w:r>
          </w:p>
        </w:tc>
      </w:tr>
      <w:tr w:rsidR="00F9116E" w14:paraId="184AC66D" w14:textId="77777777" w:rsidTr="0054221B">
        <w:tc>
          <w:tcPr>
            <w:tcW w:w="0" w:type="auto"/>
          </w:tcPr>
          <w:p w14:paraId="1A0DA40B" w14:textId="07AB08F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R4-2205271</w:t>
            </w:r>
          </w:p>
        </w:tc>
        <w:tc>
          <w:tcPr>
            <w:tcW w:w="4710" w:type="dxa"/>
          </w:tcPr>
          <w:p w14:paraId="185AF6D7" w14:textId="478466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RAN5 on LTE REFSENS Exceptions Simplification</w:t>
            </w:r>
          </w:p>
        </w:tc>
        <w:tc>
          <w:tcPr>
            <w:tcW w:w="1418" w:type="dxa"/>
          </w:tcPr>
          <w:p w14:paraId="74BC5C76" w14:textId="3D636D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92" w:type="dxa"/>
          </w:tcPr>
          <w:p w14:paraId="79340A35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5C789075" w14:textId="2A72C7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R5-215803</w:t>
            </w:r>
          </w:p>
        </w:tc>
      </w:tr>
      <w:tr w:rsidR="00F9116E" w14:paraId="0C961A79" w14:textId="77777777" w:rsidTr="0054221B">
        <w:tc>
          <w:tcPr>
            <w:tcW w:w="0" w:type="auto"/>
          </w:tcPr>
          <w:p w14:paraId="10912694" w14:textId="75823E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R4-2206282</w:t>
            </w:r>
          </w:p>
        </w:tc>
        <w:tc>
          <w:tcPr>
            <w:tcW w:w="4710" w:type="dxa"/>
          </w:tcPr>
          <w:p w14:paraId="2B81C32D" w14:textId="20A52E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1418" w:type="dxa"/>
          </w:tcPr>
          <w:p w14:paraId="2C294CCC" w14:textId="7BF15D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773F178" w14:textId="758DF08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46036DBF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1E9A914D" w14:textId="77777777" w:rsidTr="0054221B">
        <w:tc>
          <w:tcPr>
            <w:tcW w:w="0" w:type="auto"/>
          </w:tcPr>
          <w:p w14:paraId="5907EF30" w14:textId="2AC4EBC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R4-2206296</w:t>
            </w:r>
          </w:p>
        </w:tc>
        <w:tc>
          <w:tcPr>
            <w:tcW w:w="4710" w:type="dxa"/>
          </w:tcPr>
          <w:p w14:paraId="206FDE0E" w14:textId="5F96CD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requirement in Power Class 2 for UL MIMO</w:t>
            </w:r>
          </w:p>
        </w:tc>
        <w:tc>
          <w:tcPr>
            <w:tcW w:w="1418" w:type="dxa"/>
          </w:tcPr>
          <w:p w14:paraId="7EA67BD9" w14:textId="3747FA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GCF CAG</w:t>
            </w:r>
          </w:p>
        </w:tc>
        <w:tc>
          <w:tcPr>
            <w:tcW w:w="992" w:type="dxa"/>
          </w:tcPr>
          <w:p w14:paraId="53EA3FF2" w14:textId="5F564B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1412" w:type="dxa"/>
          </w:tcPr>
          <w:p w14:paraId="5CA41A87" w14:textId="0C9B20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CAG-20-193r3</w:t>
            </w:r>
          </w:p>
        </w:tc>
      </w:tr>
      <w:tr w:rsidR="00F9116E" w14:paraId="2295323C" w14:textId="77777777" w:rsidTr="0054221B">
        <w:tc>
          <w:tcPr>
            <w:tcW w:w="0" w:type="auto"/>
          </w:tcPr>
          <w:p w14:paraId="5963B2E5" w14:textId="50B4E9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R4-2206375</w:t>
            </w:r>
          </w:p>
        </w:tc>
        <w:tc>
          <w:tcPr>
            <w:tcW w:w="4710" w:type="dxa"/>
          </w:tcPr>
          <w:p w14:paraId="60D2E716" w14:textId="4777B0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inclusion of the 6425-7125 MHz frequency band in the 3GPP specification for 5G-NR/IMT-2000 systems</w:t>
            </w:r>
          </w:p>
        </w:tc>
        <w:tc>
          <w:tcPr>
            <w:tcW w:w="1418" w:type="dxa"/>
          </w:tcPr>
          <w:p w14:paraId="15F8266A" w14:textId="55C075E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RCC Commission on Spectrum and Satellite Orbits</w:t>
            </w:r>
          </w:p>
        </w:tc>
        <w:tc>
          <w:tcPr>
            <w:tcW w:w="992" w:type="dxa"/>
          </w:tcPr>
          <w:p w14:paraId="6BE667CD" w14:textId="5378994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412" w:type="dxa"/>
          </w:tcPr>
          <w:p w14:paraId="012925A1" w14:textId="549C27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RP-213605</w:t>
            </w:r>
          </w:p>
        </w:tc>
      </w:tr>
      <w:tr w:rsidR="00F9116E" w14:paraId="5795D11C" w14:textId="77777777" w:rsidTr="0054221B">
        <w:tc>
          <w:tcPr>
            <w:tcW w:w="0" w:type="auto"/>
          </w:tcPr>
          <w:p w14:paraId="38B4549C" w14:textId="2983FAE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R4-2206503</w:t>
            </w:r>
          </w:p>
        </w:tc>
        <w:tc>
          <w:tcPr>
            <w:tcW w:w="4710" w:type="dxa"/>
          </w:tcPr>
          <w:p w14:paraId="791EA987" w14:textId="473C96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of dualPA-Architecture capability</w:t>
            </w:r>
          </w:p>
        </w:tc>
        <w:tc>
          <w:tcPr>
            <w:tcW w:w="1418" w:type="dxa"/>
          </w:tcPr>
          <w:p w14:paraId="285A9D7A" w14:textId="7A679E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3758077F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7245320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0AAF6278" w14:textId="77777777" w:rsidTr="0054221B">
        <w:tc>
          <w:tcPr>
            <w:tcW w:w="0" w:type="auto"/>
          </w:tcPr>
          <w:p w14:paraId="3E2F7FD4" w14:textId="056146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R4-2206526</w:t>
            </w:r>
          </w:p>
        </w:tc>
        <w:tc>
          <w:tcPr>
            <w:tcW w:w="4710" w:type="dxa"/>
          </w:tcPr>
          <w:p w14:paraId="3F47C54D" w14:textId="7FD86DB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TDM NR Uu-SL intra-band concurrent switching</w:t>
            </w:r>
          </w:p>
        </w:tc>
        <w:tc>
          <w:tcPr>
            <w:tcW w:w="1418" w:type="dxa"/>
          </w:tcPr>
          <w:p w14:paraId="3F68FA48" w14:textId="2CF6BB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92" w:type="dxa"/>
          </w:tcPr>
          <w:p w14:paraId="395677CB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53E8634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393656F0" w14:textId="77777777" w:rsidTr="0054221B">
        <w:tc>
          <w:tcPr>
            <w:tcW w:w="0" w:type="auto"/>
          </w:tcPr>
          <w:p w14:paraId="373C03A2" w14:textId="74B1F9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R4-2206533</w:t>
            </w:r>
          </w:p>
        </w:tc>
        <w:tc>
          <w:tcPr>
            <w:tcW w:w="4710" w:type="dxa"/>
          </w:tcPr>
          <w:p w14:paraId="14643E23" w14:textId="6AC9D5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RAN1 on sensing beam characteristics</w:t>
            </w:r>
          </w:p>
        </w:tc>
        <w:tc>
          <w:tcPr>
            <w:tcW w:w="1418" w:type="dxa"/>
          </w:tcPr>
          <w:p w14:paraId="64B087D9" w14:textId="5C1C75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63588671" w14:textId="4AD035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412" w:type="dxa"/>
          </w:tcPr>
          <w:p w14:paraId="562A8B7E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113B81BC" w14:textId="77777777" w:rsidTr="0054221B">
        <w:tc>
          <w:tcPr>
            <w:tcW w:w="0" w:type="auto"/>
          </w:tcPr>
          <w:p w14:paraId="7DB235A0" w14:textId="32ECCB9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R4-2206537</w:t>
            </w:r>
          </w:p>
        </w:tc>
        <w:tc>
          <w:tcPr>
            <w:tcW w:w="4710" w:type="dxa"/>
          </w:tcPr>
          <w:p w14:paraId="38C047C4" w14:textId="414BEF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duration for DMRS bundling</w:t>
            </w:r>
          </w:p>
        </w:tc>
        <w:tc>
          <w:tcPr>
            <w:tcW w:w="1418" w:type="dxa"/>
          </w:tcPr>
          <w:p w14:paraId="438E01CB" w14:textId="1942D8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39E7AF8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08466FCB" w14:textId="347FA39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R4-2203504</w:t>
            </w:r>
          </w:p>
        </w:tc>
      </w:tr>
      <w:tr w:rsidR="00F9116E" w14:paraId="2524A7F7" w14:textId="77777777" w:rsidTr="0054221B">
        <w:tc>
          <w:tcPr>
            <w:tcW w:w="0" w:type="auto"/>
          </w:tcPr>
          <w:p w14:paraId="0D14A162" w14:textId="0A4C710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R4-2206545</w:t>
            </w:r>
          </w:p>
        </w:tc>
        <w:tc>
          <w:tcPr>
            <w:tcW w:w="4710" w:type="dxa"/>
          </w:tcPr>
          <w:p w14:paraId="6B7FD177" w14:textId="319983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RedCap UE</w:t>
            </w:r>
          </w:p>
        </w:tc>
        <w:tc>
          <w:tcPr>
            <w:tcW w:w="1418" w:type="dxa"/>
          </w:tcPr>
          <w:p w14:paraId="2193AA28" w14:textId="694FAF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38F397F9" w14:textId="311996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741A0452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751A8790" w14:textId="77777777" w:rsidTr="0054221B">
        <w:tc>
          <w:tcPr>
            <w:tcW w:w="0" w:type="auto"/>
          </w:tcPr>
          <w:p w14:paraId="78C0E6AF" w14:textId="15CF9E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R4-2206566</w:t>
            </w:r>
          </w:p>
        </w:tc>
        <w:tc>
          <w:tcPr>
            <w:tcW w:w="4710" w:type="dxa"/>
          </w:tcPr>
          <w:p w14:paraId="1B5EB8CB" w14:textId="58F95EC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power control for NR-DC</w:t>
            </w:r>
          </w:p>
        </w:tc>
        <w:tc>
          <w:tcPr>
            <w:tcW w:w="1418" w:type="dxa"/>
          </w:tcPr>
          <w:p w14:paraId="1BE408E8" w14:textId="71B581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163678DC" w14:textId="5B27DF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1412" w:type="dxa"/>
          </w:tcPr>
          <w:p w14:paraId="42C75BD3" w14:textId="23C27F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R1-2104018</w:t>
            </w:r>
          </w:p>
        </w:tc>
      </w:tr>
      <w:tr w:rsidR="00F9116E" w14:paraId="26350FC4" w14:textId="77777777" w:rsidTr="0054221B">
        <w:tc>
          <w:tcPr>
            <w:tcW w:w="0" w:type="auto"/>
          </w:tcPr>
          <w:p w14:paraId="249D50B7" w14:textId="5CAA9C0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R4-2206567</w:t>
            </w:r>
          </w:p>
        </w:tc>
        <w:tc>
          <w:tcPr>
            <w:tcW w:w="4710" w:type="dxa"/>
          </w:tcPr>
          <w:p w14:paraId="422E35A7" w14:textId="182FCF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configuration of p-MaxEUTRA and p-NR-FR1</w:t>
            </w:r>
          </w:p>
        </w:tc>
        <w:tc>
          <w:tcPr>
            <w:tcW w:w="1418" w:type="dxa"/>
          </w:tcPr>
          <w:p w14:paraId="01CD11DA" w14:textId="7D323BE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92" w:type="dxa"/>
          </w:tcPr>
          <w:p w14:paraId="333284EE" w14:textId="0B31246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1412" w:type="dxa"/>
          </w:tcPr>
          <w:p w14:paraId="342262CD" w14:textId="774F27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R5-217995</w:t>
            </w:r>
          </w:p>
        </w:tc>
      </w:tr>
      <w:tr w:rsidR="00F9116E" w14:paraId="12B30628" w14:textId="77777777" w:rsidTr="0054221B">
        <w:tc>
          <w:tcPr>
            <w:tcW w:w="0" w:type="auto"/>
          </w:tcPr>
          <w:p w14:paraId="256B8C61" w14:textId="78FFE2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R4-2206568</w:t>
            </w:r>
          </w:p>
        </w:tc>
        <w:tc>
          <w:tcPr>
            <w:tcW w:w="4710" w:type="dxa"/>
          </w:tcPr>
          <w:p w14:paraId="29F53424" w14:textId="0B94DA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Canada band n77</w:t>
            </w:r>
          </w:p>
        </w:tc>
        <w:tc>
          <w:tcPr>
            <w:tcW w:w="1418" w:type="dxa"/>
          </w:tcPr>
          <w:p w14:paraId="3EDE06D2" w14:textId="6894E7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6B8738A" w14:textId="337C216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412" w:type="dxa"/>
          </w:tcPr>
          <w:p w14:paraId="4D355963" w14:textId="77777777" w:rsid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6D2A620A" w14:textId="77777777" w:rsidTr="0054221B">
        <w:tc>
          <w:tcPr>
            <w:tcW w:w="0" w:type="auto"/>
          </w:tcPr>
          <w:p w14:paraId="1E9BBC5D" w14:textId="0E001D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R4-2206572</w:t>
            </w:r>
          </w:p>
        </w:tc>
        <w:tc>
          <w:tcPr>
            <w:tcW w:w="4710" w:type="dxa"/>
          </w:tcPr>
          <w:p w14:paraId="57960CA2" w14:textId="357312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1418" w:type="dxa"/>
          </w:tcPr>
          <w:p w14:paraId="326F7C51" w14:textId="1A99048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A01049E" w14:textId="7B4E7A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141B0F65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6EADD3B3" w14:textId="77777777" w:rsidTr="0054221B">
        <w:tc>
          <w:tcPr>
            <w:tcW w:w="0" w:type="auto"/>
          </w:tcPr>
          <w:p w14:paraId="7C48581B" w14:textId="1D9F79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R4-2206580</w:t>
            </w:r>
          </w:p>
        </w:tc>
        <w:tc>
          <w:tcPr>
            <w:tcW w:w="4710" w:type="dxa"/>
          </w:tcPr>
          <w:p w14:paraId="7E68F5D9" w14:textId="0A015C8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Length of Maximum duration</w:t>
            </w:r>
          </w:p>
        </w:tc>
        <w:tc>
          <w:tcPr>
            <w:tcW w:w="1418" w:type="dxa"/>
          </w:tcPr>
          <w:p w14:paraId="1BAC715B" w14:textId="714787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41857CB6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390E24FD" w14:textId="602244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R1-2106212</w:t>
            </w:r>
          </w:p>
        </w:tc>
      </w:tr>
      <w:tr w:rsidR="00F9116E" w14:paraId="03539EED" w14:textId="77777777" w:rsidTr="0054221B">
        <w:tc>
          <w:tcPr>
            <w:tcW w:w="0" w:type="auto"/>
          </w:tcPr>
          <w:p w14:paraId="234D852A" w14:textId="3A049A2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R4-2206586</w:t>
            </w:r>
          </w:p>
        </w:tc>
        <w:tc>
          <w:tcPr>
            <w:tcW w:w="4710" w:type="dxa"/>
          </w:tcPr>
          <w:p w14:paraId="6FFA5B1F" w14:textId="5D99A8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correspondence with SDT in RRC_INACTIVE</w:t>
            </w:r>
          </w:p>
        </w:tc>
        <w:tc>
          <w:tcPr>
            <w:tcW w:w="1418" w:type="dxa"/>
          </w:tcPr>
          <w:p w14:paraId="72869D4F" w14:textId="6ACFDC5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14DD304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1A508E9" w14:textId="434436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R1-2106309</w:t>
            </w:r>
          </w:p>
        </w:tc>
      </w:tr>
      <w:tr w:rsidR="00F9116E" w14:paraId="17F95BF9" w14:textId="77777777" w:rsidTr="0054221B">
        <w:tc>
          <w:tcPr>
            <w:tcW w:w="0" w:type="auto"/>
          </w:tcPr>
          <w:p w14:paraId="493371E2" w14:textId="544A2C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R4-2206602</w:t>
            </w:r>
          </w:p>
        </w:tc>
        <w:tc>
          <w:tcPr>
            <w:tcW w:w="4710" w:type="dxa"/>
          </w:tcPr>
          <w:p w14:paraId="55A4CAEF" w14:textId="3C9F20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for &gt;2CC</w:t>
            </w:r>
          </w:p>
        </w:tc>
        <w:tc>
          <w:tcPr>
            <w:tcW w:w="1418" w:type="dxa"/>
          </w:tcPr>
          <w:p w14:paraId="2E0A18E1" w14:textId="3FA0BE0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4693259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62BD6C87" w14:textId="14A6C7D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R2-2201978</w:t>
            </w:r>
          </w:p>
        </w:tc>
      </w:tr>
      <w:tr w:rsidR="00F9116E" w14:paraId="62F3A680" w14:textId="77777777" w:rsidTr="0054221B">
        <w:tc>
          <w:tcPr>
            <w:tcW w:w="0" w:type="auto"/>
          </w:tcPr>
          <w:p w14:paraId="178B7298" w14:textId="38475C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R4-2206608</w:t>
            </w:r>
          </w:p>
        </w:tc>
        <w:tc>
          <w:tcPr>
            <w:tcW w:w="4710" w:type="dxa"/>
          </w:tcPr>
          <w:p w14:paraId="5BB7ECB6" w14:textId="24BF65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UL gap in FR2 RF enhancement</w:t>
            </w:r>
          </w:p>
        </w:tc>
        <w:tc>
          <w:tcPr>
            <w:tcW w:w="1418" w:type="dxa"/>
          </w:tcPr>
          <w:p w14:paraId="3A00E480" w14:textId="5D989D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F4AC8EF" w14:textId="42CED1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030B48C7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0C4848B5" w14:textId="77777777" w:rsidTr="0054221B">
        <w:tc>
          <w:tcPr>
            <w:tcW w:w="0" w:type="auto"/>
          </w:tcPr>
          <w:p w14:paraId="1D7549D9" w14:textId="4C1A0B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R4-2206788</w:t>
            </w:r>
          </w:p>
        </w:tc>
        <w:tc>
          <w:tcPr>
            <w:tcW w:w="4710" w:type="dxa"/>
          </w:tcPr>
          <w:p w14:paraId="379ECFE4" w14:textId="1E48DB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collision handling of concurrent MGs</w:t>
            </w:r>
          </w:p>
        </w:tc>
        <w:tc>
          <w:tcPr>
            <w:tcW w:w="1418" w:type="dxa"/>
          </w:tcPr>
          <w:p w14:paraId="629A314C" w14:textId="6C109A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06217C9" w14:textId="541018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5E37586D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1D81201F" w14:textId="77777777" w:rsidTr="0054221B">
        <w:tc>
          <w:tcPr>
            <w:tcW w:w="0" w:type="auto"/>
          </w:tcPr>
          <w:p w14:paraId="239F6969" w14:textId="7DB9FE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R4-2206789</w:t>
            </w:r>
          </w:p>
        </w:tc>
        <w:tc>
          <w:tcPr>
            <w:tcW w:w="4710" w:type="dxa"/>
          </w:tcPr>
          <w:p w14:paraId="359B9FB6" w14:textId="635FD2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1418" w:type="dxa"/>
          </w:tcPr>
          <w:p w14:paraId="2E4AD64B" w14:textId="6E20682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80BD889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97EB8B7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0BD22DEE" w14:textId="77777777" w:rsidTr="0054221B">
        <w:tc>
          <w:tcPr>
            <w:tcW w:w="0" w:type="auto"/>
          </w:tcPr>
          <w:p w14:paraId="682D0E8E" w14:textId="1938AD2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R4-2206790</w:t>
            </w:r>
          </w:p>
        </w:tc>
        <w:tc>
          <w:tcPr>
            <w:tcW w:w="4710" w:type="dxa"/>
          </w:tcPr>
          <w:p w14:paraId="23944CC8" w14:textId="2E5657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RLM/BFD relaxation for NR UE power saving enhancements</w:t>
            </w:r>
          </w:p>
        </w:tc>
        <w:tc>
          <w:tcPr>
            <w:tcW w:w="1418" w:type="dxa"/>
          </w:tcPr>
          <w:p w14:paraId="0B525D6A" w14:textId="41732F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1D66D4B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A2BC284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40CD6D0A" w14:textId="77777777" w:rsidTr="0054221B">
        <w:tc>
          <w:tcPr>
            <w:tcW w:w="0" w:type="auto"/>
          </w:tcPr>
          <w:p w14:paraId="453D23BD" w14:textId="23DD01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R4-2206828</w:t>
            </w:r>
          </w:p>
        </w:tc>
        <w:tc>
          <w:tcPr>
            <w:tcW w:w="4710" w:type="dxa"/>
          </w:tcPr>
          <w:p w14:paraId="5590D5DC" w14:textId="7090A3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applicability of mixed numerology on UE capability maxNumberCSI-RS-RRM-RS-SINR</w:t>
            </w:r>
          </w:p>
        </w:tc>
        <w:tc>
          <w:tcPr>
            <w:tcW w:w="1418" w:type="dxa"/>
          </w:tcPr>
          <w:p w14:paraId="30694EB6" w14:textId="77E266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52FD6446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5DFCA832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7D85B6B7" w14:textId="77777777" w:rsidTr="0054221B">
        <w:tc>
          <w:tcPr>
            <w:tcW w:w="0" w:type="auto"/>
          </w:tcPr>
          <w:p w14:paraId="14042512" w14:textId="0DBF75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R4-2206846</w:t>
            </w:r>
          </w:p>
        </w:tc>
        <w:tc>
          <w:tcPr>
            <w:tcW w:w="4710" w:type="dxa"/>
          </w:tcPr>
          <w:p w14:paraId="7E0EE087" w14:textId="04FC529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release independent for Rel-17 FR1 HST RRM enhancement</w:t>
            </w:r>
          </w:p>
        </w:tc>
        <w:tc>
          <w:tcPr>
            <w:tcW w:w="1418" w:type="dxa"/>
          </w:tcPr>
          <w:p w14:paraId="1BC895B4" w14:textId="5EF862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923DB33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6F9D384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3831AB5C" w14:textId="77777777" w:rsidTr="0054221B">
        <w:tc>
          <w:tcPr>
            <w:tcW w:w="0" w:type="auto"/>
          </w:tcPr>
          <w:p w14:paraId="7AE8CBB4" w14:textId="6487BF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R4-2206890</w:t>
            </w:r>
          </w:p>
        </w:tc>
        <w:tc>
          <w:tcPr>
            <w:tcW w:w="4710" w:type="dxa"/>
          </w:tcPr>
          <w:p w14:paraId="4FDBB0F3" w14:textId="46D29A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MG enhancement - NCSG</w:t>
            </w:r>
          </w:p>
        </w:tc>
        <w:tc>
          <w:tcPr>
            <w:tcW w:w="1418" w:type="dxa"/>
          </w:tcPr>
          <w:p w14:paraId="3A203E28" w14:textId="187A7A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1FD633F" w14:textId="2DAEB80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70D50BC6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72CF629A" w14:textId="77777777" w:rsidTr="0054221B">
        <w:tc>
          <w:tcPr>
            <w:tcW w:w="0" w:type="auto"/>
          </w:tcPr>
          <w:p w14:paraId="12AFCF3B" w14:textId="1906B0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R4-2206904</w:t>
            </w:r>
          </w:p>
        </w:tc>
        <w:tc>
          <w:tcPr>
            <w:tcW w:w="4710" w:type="dxa"/>
          </w:tcPr>
          <w:p w14:paraId="7DADBF1B" w14:textId="30B2953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NTN UL time and frequency synchronization requirements</w:t>
            </w:r>
          </w:p>
        </w:tc>
        <w:tc>
          <w:tcPr>
            <w:tcW w:w="1418" w:type="dxa"/>
          </w:tcPr>
          <w:p w14:paraId="0D896340" w14:textId="4E12FD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6AB14C37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2EC5BC23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0FD0575D" w14:textId="77777777" w:rsidTr="0054221B">
        <w:tc>
          <w:tcPr>
            <w:tcW w:w="0" w:type="auto"/>
          </w:tcPr>
          <w:p w14:paraId="1915C5DE" w14:textId="46B457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R4-2206905</w:t>
            </w:r>
          </w:p>
        </w:tc>
        <w:tc>
          <w:tcPr>
            <w:tcW w:w="4710" w:type="dxa"/>
          </w:tcPr>
          <w:p w14:paraId="73549230" w14:textId="0F8E166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combination of open and closed loop TA control in NTN</w:t>
            </w:r>
          </w:p>
        </w:tc>
        <w:tc>
          <w:tcPr>
            <w:tcW w:w="1418" w:type="dxa"/>
          </w:tcPr>
          <w:p w14:paraId="0E7932A7" w14:textId="58FF4BA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5A98E3D8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3669B1A2" w14:textId="55055F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R1-2110604</w:t>
            </w:r>
          </w:p>
        </w:tc>
      </w:tr>
      <w:tr w:rsidR="00F9116E" w14:paraId="2987BCEC" w14:textId="77777777" w:rsidTr="0054221B">
        <w:tc>
          <w:tcPr>
            <w:tcW w:w="0" w:type="auto"/>
          </w:tcPr>
          <w:p w14:paraId="3791AF9B" w14:textId="57676E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R4-2206936</w:t>
            </w:r>
          </w:p>
        </w:tc>
        <w:tc>
          <w:tcPr>
            <w:tcW w:w="4710" w:type="dxa"/>
          </w:tcPr>
          <w:p w14:paraId="6B0A9862" w14:textId="361333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ReplyLS on L1-RSRP measurement behaviour when SSBs associated with different PCIs overlap</w:t>
            </w:r>
          </w:p>
        </w:tc>
        <w:tc>
          <w:tcPr>
            <w:tcW w:w="1418" w:type="dxa"/>
          </w:tcPr>
          <w:p w14:paraId="1084E7F5" w14:textId="19BACE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55C35B53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2935745" w14:textId="2E93DD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R1-2112762</w:t>
            </w:r>
          </w:p>
        </w:tc>
      </w:tr>
      <w:tr w:rsidR="00F9116E" w14:paraId="731F4C47" w14:textId="77777777" w:rsidTr="0054221B">
        <w:tc>
          <w:tcPr>
            <w:tcW w:w="0" w:type="auto"/>
          </w:tcPr>
          <w:p w14:paraId="18D1EBF8" w14:textId="12BE452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R4-2206951</w:t>
            </w:r>
          </w:p>
        </w:tc>
        <w:tc>
          <w:tcPr>
            <w:tcW w:w="4710" w:type="dxa"/>
          </w:tcPr>
          <w:p w14:paraId="485653CC" w14:textId="287042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configuring margin for 1 Rx RedCap Ues</w:t>
            </w:r>
          </w:p>
        </w:tc>
        <w:tc>
          <w:tcPr>
            <w:tcW w:w="1418" w:type="dxa"/>
          </w:tcPr>
          <w:p w14:paraId="32D9969F" w14:textId="75AF99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0741F9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61ED994F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3DCC9CC1" w14:textId="77777777" w:rsidTr="0054221B">
        <w:tc>
          <w:tcPr>
            <w:tcW w:w="0" w:type="auto"/>
          </w:tcPr>
          <w:p w14:paraId="794E436A" w14:textId="6DA667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R4-2206977</w:t>
            </w:r>
          </w:p>
        </w:tc>
        <w:tc>
          <w:tcPr>
            <w:tcW w:w="4710" w:type="dxa"/>
          </w:tcPr>
          <w:p w14:paraId="4A7D3344" w14:textId="23ED40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capabilities for RedCap from RRM perspective</w:t>
            </w:r>
          </w:p>
        </w:tc>
        <w:tc>
          <w:tcPr>
            <w:tcW w:w="1418" w:type="dxa"/>
          </w:tcPr>
          <w:p w14:paraId="402497FC" w14:textId="5FD5BC1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6E7880B" w14:textId="259E1A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0B5B049C" w14:textId="3D5FC7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R2-2109218</w:t>
            </w:r>
          </w:p>
        </w:tc>
      </w:tr>
      <w:tr w:rsidR="00F9116E" w14:paraId="7E0D5BBB" w14:textId="77777777" w:rsidTr="0054221B">
        <w:tc>
          <w:tcPr>
            <w:tcW w:w="0" w:type="auto"/>
          </w:tcPr>
          <w:p w14:paraId="6414ECF6" w14:textId="618509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R4-2206980</w:t>
            </w:r>
          </w:p>
        </w:tc>
        <w:tc>
          <w:tcPr>
            <w:tcW w:w="4710" w:type="dxa"/>
          </w:tcPr>
          <w:p w14:paraId="11D380FF" w14:textId="47D3C51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Rx beam sweeping factor for latency improvement</w:t>
            </w:r>
          </w:p>
        </w:tc>
        <w:tc>
          <w:tcPr>
            <w:tcW w:w="1418" w:type="dxa"/>
          </w:tcPr>
          <w:p w14:paraId="7A087220" w14:textId="223DFC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10F3E5F" w14:textId="3F19C85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1412" w:type="dxa"/>
          </w:tcPr>
          <w:p w14:paraId="30D88905" w14:textId="5B2815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R1-2112767</w:t>
            </w:r>
          </w:p>
        </w:tc>
      </w:tr>
      <w:tr w:rsidR="00F9116E" w14:paraId="2F64DC7E" w14:textId="77777777" w:rsidTr="0054221B">
        <w:tc>
          <w:tcPr>
            <w:tcW w:w="0" w:type="auto"/>
          </w:tcPr>
          <w:p w14:paraId="1E702E5A" w14:textId="4B6BA1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R4-2206981</w:t>
            </w:r>
          </w:p>
        </w:tc>
        <w:tc>
          <w:tcPr>
            <w:tcW w:w="4710" w:type="dxa"/>
          </w:tcPr>
          <w:p w14:paraId="50AEE725" w14:textId="7B1E4E4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condition of PRS measurement outside MG</w:t>
            </w:r>
          </w:p>
        </w:tc>
        <w:tc>
          <w:tcPr>
            <w:tcW w:w="1418" w:type="dxa"/>
          </w:tcPr>
          <w:p w14:paraId="60E655F9" w14:textId="54AF25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7F7D21FF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7E8E2D18" w14:textId="5E2F791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R1-2112883</w:t>
            </w:r>
          </w:p>
        </w:tc>
      </w:tr>
      <w:tr w:rsidR="00F9116E" w14:paraId="728440A7" w14:textId="77777777" w:rsidTr="0054221B">
        <w:tc>
          <w:tcPr>
            <w:tcW w:w="0" w:type="auto"/>
          </w:tcPr>
          <w:p w14:paraId="4A60A582" w14:textId="56B13D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R4-2206998</w:t>
            </w:r>
          </w:p>
        </w:tc>
        <w:tc>
          <w:tcPr>
            <w:tcW w:w="4710" w:type="dxa"/>
          </w:tcPr>
          <w:p w14:paraId="78BA3BB9" w14:textId="6899FA8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UE/TRP TEG framework</w:t>
            </w:r>
          </w:p>
        </w:tc>
        <w:tc>
          <w:tcPr>
            <w:tcW w:w="1418" w:type="dxa"/>
          </w:tcPr>
          <w:p w14:paraId="1B921DB2" w14:textId="762D3E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4F8A084F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7D6DA5F2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6FFAF32E" w14:textId="77777777" w:rsidTr="0054221B">
        <w:tc>
          <w:tcPr>
            <w:tcW w:w="0" w:type="auto"/>
          </w:tcPr>
          <w:p w14:paraId="61467FA0" w14:textId="0950237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R4-2207019</w:t>
            </w:r>
          </w:p>
        </w:tc>
        <w:tc>
          <w:tcPr>
            <w:tcW w:w="4710" w:type="dxa"/>
          </w:tcPr>
          <w:p w14:paraId="689B0E44" w14:textId="626CB07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UE behaviour for deactivated SCG and value range for measCycle</w:t>
            </w:r>
          </w:p>
        </w:tc>
        <w:tc>
          <w:tcPr>
            <w:tcW w:w="1418" w:type="dxa"/>
          </w:tcPr>
          <w:p w14:paraId="1F7F2B2F" w14:textId="7EB9CBB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CA873CD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56F757D" w14:textId="38C854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R2-2201711</w:t>
            </w:r>
          </w:p>
        </w:tc>
      </w:tr>
      <w:tr w:rsidR="00F9116E" w14:paraId="4E0ADA8D" w14:textId="77777777" w:rsidTr="0054221B">
        <w:tc>
          <w:tcPr>
            <w:tcW w:w="0" w:type="auto"/>
          </w:tcPr>
          <w:p w14:paraId="65FF82B6" w14:textId="116F33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R4-2207021</w:t>
            </w:r>
          </w:p>
        </w:tc>
        <w:tc>
          <w:tcPr>
            <w:tcW w:w="4710" w:type="dxa"/>
          </w:tcPr>
          <w:p w14:paraId="16467B3A" w14:textId="720F25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propagation delay compensation</w:t>
            </w:r>
          </w:p>
        </w:tc>
        <w:tc>
          <w:tcPr>
            <w:tcW w:w="1418" w:type="dxa"/>
          </w:tcPr>
          <w:p w14:paraId="28F22442" w14:textId="4A2813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6C65B6B0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51E7F6B" w14:textId="7E7B9D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R1-2112834</w:t>
            </w:r>
          </w:p>
        </w:tc>
      </w:tr>
      <w:tr w:rsidR="00F9116E" w14:paraId="2ABC3FC6" w14:textId="77777777" w:rsidTr="0054221B">
        <w:tc>
          <w:tcPr>
            <w:tcW w:w="0" w:type="auto"/>
          </w:tcPr>
          <w:p w14:paraId="2D5DCFB0" w14:textId="12E759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R4-2207032</w:t>
            </w:r>
          </w:p>
        </w:tc>
        <w:tc>
          <w:tcPr>
            <w:tcW w:w="4710" w:type="dxa"/>
          </w:tcPr>
          <w:p w14:paraId="02F557BA" w14:textId="504F7A6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RAN2’s agreement for MUSIM gaps </w:t>
            </w:r>
          </w:p>
        </w:tc>
        <w:tc>
          <w:tcPr>
            <w:tcW w:w="1418" w:type="dxa"/>
          </w:tcPr>
          <w:p w14:paraId="1933244F" w14:textId="1417638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A04A4D8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7F34E182" w14:textId="605164D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R2-2201717</w:t>
            </w:r>
          </w:p>
        </w:tc>
      </w:tr>
      <w:tr w:rsidR="00F9116E" w14:paraId="1507E182" w14:textId="77777777" w:rsidTr="0054221B">
        <w:tc>
          <w:tcPr>
            <w:tcW w:w="0" w:type="auto"/>
          </w:tcPr>
          <w:p w14:paraId="564078C5" w14:textId="6A62EFF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R4-2207038</w:t>
            </w:r>
          </w:p>
        </w:tc>
        <w:tc>
          <w:tcPr>
            <w:tcW w:w="4710" w:type="dxa"/>
          </w:tcPr>
          <w:p w14:paraId="02661322" w14:textId="709D02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RRM relaxation in power saving</w:t>
            </w:r>
          </w:p>
        </w:tc>
        <w:tc>
          <w:tcPr>
            <w:tcW w:w="1418" w:type="dxa"/>
          </w:tcPr>
          <w:p w14:paraId="20F8B29B" w14:textId="527D14F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FE8A113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A7852A9" w14:textId="239A51D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R2-2108877</w:t>
            </w:r>
          </w:p>
        </w:tc>
      </w:tr>
      <w:tr w:rsidR="00F9116E" w14:paraId="39AA884F" w14:textId="77777777" w:rsidTr="0054221B">
        <w:tc>
          <w:tcPr>
            <w:tcW w:w="0" w:type="auto"/>
          </w:tcPr>
          <w:p w14:paraId="4D80A32D" w14:textId="5E3C1B7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R4-2207041</w:t>
            </w:r>
          </w:p>
        </w:tc>
        <w:tc>
          <w:tcPr>
            <w:tcW w:w="4710" w:type="dxa"/>
          </w:tcPr>
          <w:p w14:paraId="5B00D661" w14:textId="42F661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L3 filter configuration</w:t>
            </w:r>
          </w:p>
        </w:tc>
        <w:tc>
          <w:tcPr>
            <w:tcW w:w="1418" w:type="dxa"/>
          </w:tcPr>
          <w:p w14:paraId="4A2D29B2" w14:textId="00F9BC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1A55F11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003CDB02" w14:textId="07B329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R2-2111590</w:t>
            </w:r>
          </w:p>
        </w:tc>
      </w:tr>
      <w:tr w:rsidR="00F9116E" w14:paraId="161FA38E" w14:textId="77777777" w:rsidTr="0054221B">
        <w:tc>
          <w:tcPr>
            <w:tcW w:w="0" w:type="auto"/>
          </w:tcPr>
          <w:p w14:paraId="784BA4FC" w14:textId="56D22B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R4-2207087</w:t>
            </w:r>
          </w:p>
        </w:tc>
        <w:tc>
          <w:tcPr>
            <w:tcW w:w="4710" w:type="dxa"/>
          </w:tcPr>
          <w:p w14:paraId="09055F3F" w14:textId="57E5EC5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ReplyLS to RAN2 on RLM/BFD relaxation for ePowSav</w:t>
            </w:r>
          </w:p>
        </w:tc>
        <w:tc>
          <w:tcPr>
            <w:tcW w:w="1418" w:type="dxa"/>
          </w:tcPr>
          <w:p w14:paraId="2E23A591" w14:textId="2AA8EC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28936F90" w14:textId="2D8A64E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412" w:type="dxa"/>
          </w:tcPr>
          <w:p w14:paraId="3B2BB085" w14:textId="314CF2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R2-2201989</w:t>
            </w:r>
          </w:p>
        </w:tc>
      </w:tr>
      <w:tr w:rsidR="00F9116E" w14:paraId="0FE18B62" w14:textId="77777777" w:rsidTr="0054221B">
        <w:tc>
          <w:tcPr>
            <w:tcW w:w="0" w:type="auto"/>
          </w:tcPr>
          <w:p w14:paraId="4E521F16" w14:textId="5AACDCD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R4-2207088</w:t>
            </w:r>
          </w:p>
        </w:tc>
        <w:tc>
          <w:tcPr>
            <w:tcW w:w="4710" w:type="dxa"/>
          </w:tcPr>
          <w:p w14:paraId="3F7F6862" w14:textId="34A0B3F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latency improvement for PRS measurement with MG</w:t>
            </w:r>
          </w:p>
        </w:tc>
        <w:tc>
          <w:tcPr>
            <w:tcW w:w="1418" w:type="dxa"/>
          </w:tcPr>
          <w:p w14:paraId="15D445D4" w14:textId="1425DE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992" w:type="dxa"/>
          </w:tcPr>
          <w:p w14:paraId="0B87A1C6" w14:textId="0BCB57C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1412" w:type="dxa"/>
          </w:tcPr>
          <w:p w14:paraId="6D55CE8B" w14:textId="12F4093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R2-2202052</w:t>
            </w:r>
          </w:p>
        </w:tc>
      </w:tr>
      <w:tr w:rsidR="00F9116E" w14:paraId="28601523" w14:textId="77777777" w:rsidTr="0054221B">
        <w:tc>
          <w:tcPr>
            <w:tcW w:w="0" w:type="auto"/>
          </w:tcPr>
          <w:p w14:paraId="77FAAA9B" w14:textId="0917B9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R4-2207090</w:t>
            </w:r>
          </w:p>
        </w:tc>
        <w:tc>
          <w:tcPr>
            <w:tcW w:w="4710" w:type="dxa"/>
          </w:tcPr>
          <w:p w14:paraId="66700008" w14:textId="6E308E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inter-frequency measurement without MG</w:t>
            </w:r>
          </w:p>
        </w:tc>
        <w:tc>
          <w:tcPr>
            <w:tcW w:w="1418" w:type="dxa"/>
          </w:tcPr>
          <w:p w14:paraId="71BE1955" w14:textId="57D83F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24DEB755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0F2C0FA0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17BD8A02" w14:textId="77777777" w:rsidTr="0054221B">
        <w:tc>
          <w:tcPr>
            <w:tcW w:w="0" w:type="auto"/>
          </w:tcPr>
          <w:p w14:paraId="7690BE1D" w14:textId="5D64287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R4-2207098</w:t>
            </w:r>
          </w:p>
        </w:tc>
        <w:tc>
          <w:tcPr>
            <w:tcW w:w="4710" w:type="dxa"/>
          </w:tcPr>
          <w:p w14:paraId="29DA4616" w14:textId="66726BB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applicable number of PFL for the gapless PRS measurement</w:t>
            </w:r>
          </w:p>
        </w:tc>
        <w:tc>
          <w:tcPr>
            <w:tcW w:w="1418" w:type="dxa"/>
          </w:tcPr>
          <w:p w14:paraId="35BF9508" w14:textId="4E9A8A8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11C521F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52B57E5D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5EDD4418" w14:textId="77777777" w:rsidTr="0054221B">
        <w:tc>
          <w:tcPr>
            <w:tcW w:w="0" w:type="auto"/>
          </w:tcPr>
          <w:p w14:paraId="556F8E25" w14:textId="698A30A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R4-2207104</w:t>
            </w:r>
          </w:p>
        </w:tc>
        <w:tc>
          <w:tcPr>
            <w:tcW w:w="4710" w:type="dxa"/>
          </w:tcPr>
          <w:p w14:paraId="33AD0014" w14:textId="757A1C2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NCD-SSB issues for RedCap UE</w:t>
            </w:r>
          </w:p>
        </w:tc>
        <w:tc>
          <w:tcPr>
            <w:tcW w:w="1418" w:type="dxa"/>
          </w:tcPr>
          <w:p w14:paraId="0EE8C28E" w14:textId="68973D6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127C7969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4C4A70F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585ADCB9" w14:textId="77777777" w:rsidTr="0054221B">
        <w:tc>
          <w:tcPr>
            <w:tcW w:w="0" w:type="auto"/>
          </w:tcPr>
          <w:p w14:paraId="7029DB10" w14:textId="30D297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R4-2207109</w:t>
            </w:r>
          </w:p>
        </w:tc>
        <w:tc>
          <w:tcPr>
            <w:tcW w:w="4710" w:type="dxa"/>
          </w:tcPr>
          <w:p w14:paraId="10C5E4AF" w14:textId="1A09D6E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for Redcap</w:t>
            </w:r>
          </w:p>
        </w:tc>
        <w:tc>
          <w:tcPr>
            <w:tcW w:w="1418" w:type="dxa"/>
          </w:tcPr>
          <w:p w14:paraId="12E2C865" w14:textId="068501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212E94B9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30C425E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0977B5C9" w14:textId="77777777" w:rsidTr="0054221B">
        <w:tc>
          <w:tcPr>
            <w:tcW w:w="0" w:type="auto"/>
          </w:tcPr>
          <w:p w14:paraId="63176D10" w14:textId="50859CC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R4-2207195</w:t>
            </w:r>
          </w:p>
        </w:tc>
        <w:tc>
          <w:tcPr>
            <w:tcW w:w="4710" w:type="dxa"/>
          </w:tcPr>
          <w:p w14:paraId="14BFE086" w14:textId="30DCB0C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release independent for FR1 HST demodulation</w:t>
            </w:r>
          </w:p>
        </w:tc>
        <w:tc>
          <w:tcPr>
            <w:tcW w:w="1418" w:type="dxa"/>
          </w:tcPr>
          <w:p w14:paraId="201522C3" w14:textId="1D76690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5E36183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5F20D427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5AD2A7E3" w14:textId="77777777" w:rsidTr="0054221B">
        <w:tc>
          <w:tcPr>
            <w:tcW w:w="0" w:type="auto"/>
          </w:tcPr>
          <w:p w14:paraId="3BA5FE3A" w14:textId="5E7F93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R4-2207238</w:t>
            </w:r>
          </w:p>
        </w:tc>
        <w:tc>
          <w:tcPr>
            <w:tcW w:w="4710" w:type="dxa"/>
          </w:tcPr>
          <w:p w14:paraId="6A16CCA3" w14:textId="5F38F6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and network assistant signalling for CRS interference mitigation in scenarios with overlapping spectrum for LTE and NR</w:t>
            </w:r>
          </w:p>
        </w:tc>
        <w:tc>
          <w:tcPr>
            <w:tcW w:w="1418" w:type="dxa"/>
          </w:tcPr>
          <w:p w14:paraId="07B573B1" w14:textId="2749B6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5724050C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  <w:tc>
          <w:tcPr>
            <w:tcW w:w="1412" w:type="dxa"/>
          </w:tcPr>
          <w:p w14:paraId="1BE27C99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  <w:tr w:rsidR="00F9116E" w14:paraId="5980DB78" w14:textId="77777777" w:rsidTr="0054221B">
        <w:tc>
          <w:tcPr>
            <w:tcW w:w="0" w:type="auto"/>
          </w:tcPr>
          <w:p w14:paraId="0564A033" w14:textId="3F70830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R4-2207273</w:t>
            </w:r>
          </w:p>
        </w:tc>
        <w:tc>
          <w:tcPr>
            <w:tcW w:w="4710" w:type="dxa"/>
          </w:tcPr>
          <w:p w14:paraId="00628592" w14:textId="5A5E933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ETSI TC RT on the interferer signal definition for the RMR900 BS Rx blocking requirement</w:t>
            </w:r>
          </w:p>
        </w:tc>
        <w:tc>
          <w:tcPr>
            <w:tcW w:w="1418" w:type="dxa"/>
          </w:tcPr>
          <w:p w14:paraId="5EAAD8A0" w14:textId="79431E6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RT</w:t>
            </w:r>
          </w:p>
        </w:tc>
        <w:tc>
          <w:tcPr>
            <w:tcW w:w="992" w:type="dxa"/>
          </w:tcPr>
          <w:p w14:paraId="5B4560DE" w14:textId="1EF2BC8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412" w:type="dxa"/>
          </w:tcPr>
          <w:p w14:paraId="0FA21EB6" w14:textId="77777777" w:rsidR="00F9116E" w:rsidRPr="00F9116E" w:rsidRDefault="00F9116E" w:rsidP="00F9116E">
            <w:pPr>
              <w:pStyle w:val="TAL"/>
              <w:rPr>
                <w:sz w:val="16"/>
              </w:rPr>
            </w:pPr>
          </w:p>
        </w:tc>
      </w:tr>
    </w:tbl>
    <w:p w14:paraId="065FBDB1" w14:textId="77777777" w:rsidR="00F9116E" w:rsidRDefault="00F9116E" w:rsidP="00F9116E"/>
    <w:p w14:paraId="7A24461A" w14:textId="77777777" w:rsidR="00F9116E" w:rsidRDefault="00F9116E" w:rsidP="00F9116E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581FB3B1" w14:textId="77777777" w:rsidR="00F9116E" w:rsidRDefault="00F9116E" w:rsidP="00F9116E">
      <w:pPr>
        <w:pStyle w:val="TH"/>
      </w:pPr>
    </w:p>
    <w:p w14:paraId="7FFAE581" w14:textId="77777777" w:rsidR="00F2022D" w:rsidRPr="00F2022D" w:rsidRDefault="00F2022D" w:rsidP="00F2022D">
      <w:r w:rsidRPr="00F2022D">
        <w:t>None</w:t>
      </w:r>
    </w:p>
    <w:p w14:paraId="77626DF6" w14:textId="77777777" w:rsidR="00F9116E" w:rsidRDefault="00F9116E" w:rsidP="00F9116E"/>
    <w:p w14:paraId="3505D6C9" w14:textId="77777777" w:rsidR="00F9116E" w:rsidRDefault="00F9116E" w:rsidP="00F9116E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75AE41C5" w14:textId="77777777" w:rsidR="00F9116E" w:rsidRDefault="00F9116E" w:rsidP="00F9116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308"/>
        <w:gridCol w:w="851"/>
        <w:gridCol w:w="6373"/>
      </w:tblGrid>
      <w:tr w:rsidR="00F9116E" w14:paraId="37DE577F" w14:textId="77777777" w:rsidTr="00136A99">
        <w:tc>
          <w:tcPr>
            <w:tcW w:w="0" w:type="auto"/>
          </w:tcPr>
          <w:p w14:paraId="1DC9DD97" w14:textId="67CF7674" w:rsidR="00F9116E" w:rsidRDefault="00F9116E" w:rsidP="00F9116E">
            <w:pPr>
              <w:pStyle w:val="TAH"/>
            </w:pPr>
            <w:r>
              <w:t>Document</w:t>
            </w:r>
          </w:p>
        </w:tc>
        <w:tc>
          <w:tcPr>
            <w:tcW w:w="1308" w:type="dxa"/>
          </w:tcPr>
          <w:p w14:paraId="6446A3B3" w14:textId="1D003FBF" w:rsidR="00F9116E" w:rsidRDefault="00F9116E" w:rsidP="00F9116E">
            <w:pPr>
              <w:pStyle w:val="TAH"/>
            </w:pPr>
            <w:r>
              <w:t>Spec</w:t>
            </w:r>
          </w:p>
        </w:tc>
        <w:tc>
          <w:tcPr>
            <w:tcW w:w="851" w:type="dxa"/>
          </w:tcPr>
          <w:p w14:paraId="0502EC90" w14:textId="2D9A42AD" w:rsidR="00F9116E" w:rsidRDefault="00F9116E" w:rsidP="00F9116E">
            <w:pPr>
              <w:pStyle w:val="TAH"/>
            </w:pPr>
            <w:r>
              <w:t>vers</w:t>
            </w:r>
          </w:p>
        </w:tc>
        <w:tc>
          <w:tcPr>
            <w:tcW w:w="6373" w:type="dxa"/>
          </w:tcPr>
          <w:p w14:paraId="5C39FE51" w14:textId="11FCBAD8" w:rsidR="00F9116E" w:rsidRDefault="00F9116E" w:rsidP="00F9116E">
            <w:pPr>
              <w:pStyle w:val="TAH"/>
            </w:pPr>
            <w:r>
              <w:t>Doc title</w:t>
            </w:r>
          </w:p>
        </w:tc>
      </w:tr>
      <w:tr w:rsidR="00F9116E" w14:paraId="17889D9C" w14:textId="77777777" w:rsidTr="00136A99">
        <w:tc>
          <w:tcPr>
            <w:tcW w:w="0" w:type="auto"/>
          </w:tcPr>
          <w:p w14:paraId="3A53353E" w14:textId="6F13246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R4-2203917</w:t>
            </w:r>
          </w:p>
        </w:tc>
        <w:tc>
          <w:tcPr>
            <w:tcW w:w="1308" w:type="dxa"/>
          </w:tcPr>
          <w:p w14:paraId="252E4D63" w14:textId="4C68DFE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851" w:type="dxa"/>
          </w:tcPr>
          <w:p w14:paraId="7C5B9BD7" w14:textId="6E639D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373" w:type="dxa"/>
          </w:tcPr>
          <w:p w14:paraId="61766EE1" w14:textId="7E91C0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TR37.875, Band combinations of V2X con-current operation</w:t>
            </w:r>
          </w:p>
        </w:tc>
      </w:tr>
      <w:tr w:rsidR="00F9116E" w14:paraId="3697B61A" w14:textId="77777777" w:rsidTr="00136A99">
        <w:tc>
          <w:tcPr>
            <w:tcW w:w="0" w:type="auto"/>
          </w:tcPr>
          <w:p w14:paraId="6CB3FAE1" w14:textId="7531CAC6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R4-2203965</w:t>
            </w:r>
          </w:p>
        </w:tc>
        <w:tc>
          <w:tcPr>
            <w:tcW w:w="1308" w:type="dxa"/>
          </w:tcPr>
          <w:p w14:paraId="4FAC8452" w14:textId="123D0B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851" w:type="dxa"/>
          </w:tcPr>
          <w:p w14:paraId="285D1DED" w14:textId="4AE105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373" w:type="dxa"/>
          </w:tcPr>
          <w:p w14:paraId="1751C24D" w14:textId="359413D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v.0.7.0</w:t>
            </w:r>
          </w:p>
        </w:tc>
      </w:tr>
      <w:tr w:rsidR="00F9116E" w14:paraId="5DB3C873" w14:textId="77777777" w:rsidTr="00136A99">
        <w:tc>
          <w:tcPr>
            <w:tcW w:w="0" w:type="auto"/>
          </w:tcPr>
          <w:p w14:paraId="73F08F6C" w14:textId="551DCD5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R4-2203987</w:t>
            </w:r>
          </w:p>
        </w:tc>
        <w:tc>
          <w:tcPr>
            <w:tcW w:w="1308" w:type="dxa"/>
          </w:tcPr>
          <w:p w14:paraId="6EBB1CD1" w14:textId="735BE3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851" w:type="dxa"/>
          </w:tcPr>
          <w:p w14:paraId="1B4D5E10" w14:textId="2743694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373" w:type="dxa"/>
          </w:tcPr>
          <w:p w14:paraId="021E4117" w14:textId="602A26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V060 Band combination handling</w:t>
            </w:r>
          </w:p>
        </w:tc>
      </w:tr>
      <w:tr w:rsidR="00F9116E" w14:paraId="15926C67" w14:textId="77777777" w:rsidTr="00136A99">
        <w:tc>
          <w:tcPr>
            <w:tcW w:w="0" w:type="auto"/>
          </w:tcPr>
          <w:p w14:paraId="2C77BB8B" w14:textId="2D55672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R4-2204045</w:t>
            </w:r>
          </w:p>
        </w:tc>
        <w:tc>
          <w:tcPr>
            <w:tcW w:w="1308" w:type="dxa"/>
          </w:tcPr>
          <w:p w14:paraId="08628AE8" w14:textId="40627AA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851" w:type="dxa"/>
          </w:tcPr>
          <w:p w14:paraId="47779DBA" w14:textId="1D079F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373" w:type="dxa"/>
          </w:tcPr>
          <w:p w14:paraId="52EAD24B" w14:textId="4884746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v1.1.0 Rel-17 Dual Connectivity (DC) of 1 LTE band (1DL/1UL) and 1 NR band (1DL/1UL)</w:t>
            </w:r>
          </w:p>
        </w:tc>
      </w:tr>
      <w:tr w:rsidR="00F9116E" w14:paraId="56FFF41E" w14:textId="77777777" w:rsidTr="00136A99">
        <w:tc>
          <w:tcPr>
            <w:tcW w:w="0" w:type="auto"/>
          </w:tcPr>
          <w:p w14:paraId="29546835" w14:textId="3445104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R4-2204074</w:t>
            </w:r>
          </w:p>
        </w:tc>
        <w:tc>
          <w:tcPr>
            <w:tcW w:w="1308" w:type="dxa"/>
          </w:tcPr>
          <w:p w14:paraId="262E7ECA" w14:textId="588EEE9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851" w:type="dxa"/>
          </w:tcPr>
          <w:p w14:paraId="60C2D470" w14:textId="7E637BB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2D5CAA59" w14:textId="498E98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v0.3.0</w:t>
            </w:r>
          </w:p>
        </w:tc>
      </w:tr>
      <w:tr w:rsidR="00F9116E" w14:paraId="427E5F31" w14:textId="77777777" w:rsidTr="00136A99">
        <w:tc>
          <w:tcPr>
            <w:tcW w:w="0" w:type="auto"/>
          </w:tcPr>
          <w:p w14:paraId="20B95B65" w14:textId="0516A1C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R4-2204152</w:t>
            </w:r>
          </w:p>
        </w:tc>
        <w:tc>
          <w:tcPr>
            <w:tcW w:w="1308" w:type="dxa"/>
          </w:tcPr>
          <w:p w14:paraId="01F3EC1A" w14:textId="504869D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851" w:type="dxa"/>
          </w:tcPr>
          <w:p w14:paraId="05B55856" w14:textId="0511393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373" w:type="dxa"/>
          </w:tcPr>
          <w:p w14:paraId="190A7D87" w14:textId="00CBEF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TR38.785 v1.0.0 TR Update for SL enhancement in Rel-17</w:t>
            </w:r>
          </w:p>
        </w:tc>
      </w:tr>
      <w:tr w:rsidR="00F9116E" w14:paraId="71FFA1A4" w14:textId="77777777" w:rsidTr="00136A99">
        <w:tc>
          <w:tcPr>
            <w:tcW w:w="0" w:type="auto"/>
          </w:tcPr>
          <w:p w14:paraId="168878AB" w14:textId="76E908F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R4-2204168</w:t>
            </w:r>
          </w:p>
        </w:tc>
        <w:tc>
          <w:tcPr>
            <w:tcW w:w="1308" w:type="dxa"/>
          </w:tcPr>
          <w:p w14:paraId="0C89ED19" w14:textId="650AA7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851" w:type="dxa"/>
          </w:tcPr>
          <w:p w14:paraId="22599BAB" w14:textId="64D63D3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373" w:type="dxa"/>
          </w:tcPr>
          <w:p w14:paraId="62B5C2D0" w14:textId="09F7842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v1.1.0 ENDC_UE_PC2_R17_NR_TDD</w:t>
            </w:r>
          </w:p>
        </w:tc>
      </w:tr>
      <w:tr w:rsidR="00F9116E" w14:paraId="3820FD84" w14:textId="77777777" w:rsidTr="00136A99">
        <w:tc>
          <w:tcPr>
            <w:tcW w:w="0" w:type="auto"/>
          </w:tcPr>
          <w:p w14:paraId="4AB9042E" w14:textId="64AA87A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R4-2204196</w:t>
            </w:r>
          </w:p>
        </w:tc>
        <w:tc>
          <w:tcPr>
            <w:tcW w:w="1308" w:type="dxa"/>
          </w:tcPr>
          <w:p w14:paraId="36E23180" w14:textId="7D22A4D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851" w:type="dxa"/>
          </w:tcPr>
          <w:p w14:paraId="1E91DEB5" w14:textId="351B05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373" w:type="dxa"/>
          </w:tcPr>
          <w:p w14:paraId="5D198C1C" w14:textId="68BC611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v0.6.0: High power UE for NR inter-band Carrier Aggregation with 2 bands downlink and x bands uplink (x =1,2)</w:t>
            </w:r>
          </w:p>
        </w:tc>
      </w:tr>
      <w:tr w:rsidR="00F9116E" w14:paraId="1A5EE56F" w14:textId="77777777" w:rsidTr="00136A99">
        <w:tc>
          <w:tcPr>
            <w:tcW w:w="0" w:type="auto"/>
          </w:tcPr>
          <w:p w14:paraId="4122E57D" w14:textId="45949470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R4-2204346</w:t>
            </w:r>
          </w:p>
        </w:tc>
        <w:tc>
          <w:tcPr>
            <w:tcW w:w="1308" w:type="dxa"/>
          </w:tcPr>
          <w:p w14:paraId="72CAD5FB" w14:textId="700F609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36.779</w:t>
            </w:r>
          </w:p>
        </w:tc>
        <w:tc>
          <w:tcPr>
            <w:tcW w:w="851" w:type="dxa"/>
          </w:tcPr>
          <w:p w14:paraId="6A7FFBC3" w14:textId="18FA04E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373" w:type="dxa"/>
          </w:tcPr>
          <w:p w14:paraId="4AEA522A" w14:textId="4A9C0A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36.779 Update (v0.1.0)</w:t>
            </w:r>
          </w:p>
        </w:tc>
      </w:tr>
      <w:tr w:rsidR="00F9116E" w14:paraId="6F422E45" w14:textId="77777777" w:rsidTr="00136A99">
        <w:tc>
          <w:tcPr>
            <w:tcW w:w="0" w:type="auto"/>
          </w:tcPr>
          <w:p w14:paraId="4CE72576" w14:textId="58F60EE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R4-2204473</w:t>
            </w:r>
          </w:p>
        </w:tc>
        <w:tc>
          <w:tcPr>
            <w:tcW w:w="1308" w:type="dxa"/>
          </w:tcPr>
          <w:p w14:paraId="5A94FD74" w14:textId="72A71E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851" w:type="dxa"/>
          </w:tcPr>
          <w:p w14:paraId="20CC1FF6" w14:textId="105BE28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373" w:type="dxa"/>
          </w:tcPr>
          <w:p w14:paraId="51F2EB85" w14:textId="300DB4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v1.0.0 TR update for LTE-A inter-band CA for x bands (x=3,4,5) DL with 2 bands UL in Rel-17</w:t>
            </w:r>
          </w:p>
        </w:tc>
      </w:tr>
      <w:tr w:rsidR="00F9116E" w14:paraId="6770AF41" w14:textId="77777777" w:rsidTr="00136A99">
        <w:tc>
          <w:tcPr>
            <w:tcW w:w="0" w:type="auto"/>
          </w:tcPr>
          <w:p w14:paraId="5703C14B" w14:textId="69003D7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R4-2204494</w:t>
            </w:r>
          </w:p>
        </w:tc>
        <w:tc>
          <w:tcPr>
            <w:tcW w:w="1308" w:type="dxa"/>
          </w:tcPr>
          <w:p w14:paraId="461B3FA0" w14:textId="494394F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851" w:type="dxa"/>
          </w:tcPr>
          <w:p w14:paraId="1E64ADC0" w14:textId="40B6962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176A6350" w14:textId="37AC435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TS38.114V0.3.0 to capture RAN4#102-e agreements</w:t>
            </w:r>
          </w:p>
        </w:tc>
      </w:tr>
      <w:tr w:rsidR="00F9116E" w14:paraId="491C4CC9" w14:textId="77777777" w:rsidTr="00136A99">
        <w:tc>
          <w:tcPr>
            <w:tcW w:w="0" w:type="auto"/>
          </w:tcPr>
          <w:p w14:paraId="15775807" w14:textId="5DBA9B3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R4-2204495</w:t>
            </w:r>
          </w:p>
        </w:tc>
        <w:tc>
          <w:tcPr>
            <w:tcW w:w="1308" w:type="dxa"/>
          </w:tcPr>
          <w:p w14:paraId="1E78D013" w14:textId="5AE1E29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851" w:type="dxa"/>
          </w:tcPr>
          <w:p w14:paraId="1BD31FFA" w14:textId="26BF02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0D7E80B5" w14:textId="08C8A52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v1.0.0 TR update: LTE(xDL/1UL)+ NR(2DL/1UL) DC in Rel-17</w:t>
            </w:r>
          </w:p>
        </w:tc>
      </w:tr>
      <w:tr w:rsidR="00F9116E" w14:paraId="3CB5BD34" w14:textId="77777777" w:rsidTr="00136A99">
        <w:tc>
          <w:tcPr>
            <w:tcW w:w="0" w:type="auto"/>
          </w:tcPr>
          <w:p w14:paraId="49504FAC" w14:textId="2328382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R4-2204497</w:t>
            </w:r>
          </w:p>
        </w:tc>
        <w:tc>
          <w:tcPr>
            <w:tcW w:w="1308" w:type="dxa"/>
          </w:tcPr>
          <w:p w14:paraId="290D6861" w14:textId="58FEF5D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851" w:type="dxa"/>
          </w:tcPr>
          <w:p w14:paraId="026A247D" w14:textId="482A833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3D067B52" w14:textId="21F79DD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F9116E" w14:paraId="0607994C" w14:textId="77777777" w:rsidTr="00136A99">
        <w:tc>
          <w:tcPr>
            <w:tcW w:w="0" w:type="auto"/>
          </w:tcPr>
          <w:p w14:paraId="4E79E941" w14:textId="6C90BB9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R4-2204550</w:t>
            </w:r>
          </w:p>
        </w:tc>
        <w:tc>
          <w:tcPr>
            <w:tcW w:w="1308" w:type="dxa"/>
          </w:tcPr>
          <w:p w14:paraId="35F64811" w14:textId="07799EE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851" w:type="dxa"/>
          </w:tcPr>
          <w:p w14:paraId="44378BC4" w14:textId="5FD187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373" w:type="dxa"/>
          </w:tcPr>
          <w:p w14:paraId="21F9C502" w14:textId="044B81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Version update TR_38.852-0.3.0</w:t>
            </w:r>
          </w:p>
        </w:tc>
      </w:tr>
      <w:tr w:rsidR="00F9116E" w14:paraId="114F4A71" w14:textId="77777777" w:rsidTr="00136A99">
        <w:tc>
          <w:tcPr>
            <w:tcW w:w="0" w:type="auto"/>
          </w:tcPr>
          <w:p w14:paraId="72121E90" w14:textId="29E7832E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R4-2204551</w:t>
            </w:r>
          </w:p>
        </w:tc>
        <w:tc>
          <w:tcPr>
            <w:tcW w:w="1308" w:type="dxa"/>
          </w:tcPr>
          <w:p w14:paraId="3C2B6ED4" w14:textId="31A0430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851" w:type="dxa"/>
          </w:tcPr>
          <w:p w14:paraId="69477FDF" w14:textId="6C38D3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77018B70" w14:textId="5B23A69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Version update TR_38.853-0.3.0</w:t>
            </w:r>
          </w:p>
        </w:tc>
      </w:tr>
      <w:tr w:rsidR="00F9116E" w14:paraId="14CAD87D" w14:textId="77777777" w:rsidTr="00136A99">
        <w:tc>
          <w:tcPr>
            <w:tcW w:w="0" w:type="auto"/>
          </w:tcPr>
          <w:p w14:paraId="66920400" w14:textId="44DFFC5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R4-2204595</w:t>
            </w:r>
          </w:p>
        </w:tc>
        <w:tc>
          <w:tcPr>
            <w:tcW w:w="1308" w:type="dxa"/>
          </w:tcPr>
          <w:p w14:paraId="0AB06B4A" w14:textId="5FDF7F2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851" w:type="dxa"/>
          </w:tcPr>
          <w:p w14:paraId="2D10AFF4" w14:textId="1C1DB8D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373" w:type="dxa"/>
          </w:tcPr>
          <w:p w14:paraId="743AF4B6" w14:textId="3B48B00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38.837 v0.4.0</w:t>
            </w:r>
          </w:p>
        </w:tc>
      </w:tr>
      <w:tr w:rsidR="00F9116E" w14:paraId="7CBDDA5E" w14:textId="77777777" w:rsidTr="00136A99">
        <w:tc>
          <w:tcPr>
            <w:tcW w:w="0" w:type="auto"/>
          </w:tcPr>
          <w:p w14:paraId="235E525F" w14:textId="1A6F436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R4-2204677</w:t>
            </w:r>
          </w:p>
        </w:tc>
        <w:tc>
          <w:tcPr>
            <w:tcW w:w="1308" w:type="dxa"/>
          </w:tcPr>
          <w:p w14:paraId="748AC1C7" w14:textId="3979BEF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851" w:type="dxa"/>
          </w:tcPr>
          <w:p w14:paraId="0A38E323" w14:textId="0EA060A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436E624C" w14:textId="39A7B1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0.8.0</w:t>
            </w:r>
          </w:p>
        </w:tc>
      </w:tr>
      <w:tr w:rsidR="00F9116E" w14:paraId="616FEBEB" w14:textId="77777777" w:rsidTr="00136A99">
        <w:tc>
          <w:tcPr>
            <w:tcW w:w="0" w:type="auto"/>
          </w:tcPr>
          <w:p w14:paraId="71C2ED0D" w14:textId="1DBA9142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R4-2204678</w:t>
            </w:r>
          </w:p>
        </w:tc>
        <w:tc>
          <w:tcPr>
            <w:tcW w:w="1308" w:type="dxa"/>
          </w:tcPr>
          <w:p w14:paraId="5E0D0122" w14:textId="1963404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851" w:type="dxa"/>
          </w:tcPr>
          <w:p w14:paraId="33F16778" w14:textId="0FA4EF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4F1B3292" w14:textId="4573C6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0.3.0</w:t>
            </w:r>
          </w:p>
        </w:tc>
      </w:tr>
      <w:tr w:rsidR="00F9116E" w14:paraId="3BB93B3D" w14:textId="77777777" w:rsidTr="00136A99">
        <w:tc>
          <w:tcPr>
            <w:tcW w:w="0" w:type="auto"/>
          </w:tcPr>
          <w:p w14:paraId="73C6D19C" w14:textId="4C22601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R4-2204679</w:t>
            </w:r>
          </w:p>
        </w:tc>
        <w:tc>
          <w:tcPr>
            <w:tcW w:w="1308" w:type="dxa"/>
          </w:tcPr>
          <w:p w14:paraId="2D6453DF" w14:textId="5DCE00E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851" w:type="dxa"/>
          </w:tcPr>
          <w:p w14:paraId="7CF251C6" w14:textId="4305FCA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373" w:type="dxa"/>
          </w:tcPr>
          <w:p w14:paraId="773808DF" w14:textId="57BB79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F9116E" w14:paraId="6E15868D" w14:textId="77777777" w:rsidTr="00136A99">
        <w:tc>
          <w:tcPr>
            <w:tcW w:w="0" w:type="auto"/>
          </w:tcPr>
          <w:p w14:paraId="623EEC33" w14:textId="4AD7AF8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R4-2204699</w:t>
            </w:r>
          </w:p>
        </w:tc>
        <w:tc>
          <w:tcPr>
            <w:tcW w:w="1308" w:type="dxa"/>
          </w:tcPr>
          <w:p w14:paraId="22F842E9" w14:textId="4F74D17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851" w:type="dxa"/>
          </w:tcPr>
          <w:p w14:paraId="292BAB14" w14:textId="4F938CE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0B4EEE38" w14:textId="6A91643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0.8.0</w:t>
            </w:r>
          </w:p>
        </w:tc>
      </w:tr>
      <w:tr w:rsidR="00F9116E" w14:paraId="7529FA5C" w14:textId="77777777" w:rsidTr="00136A99">
        <w:tc>
          <w:tcPr>
            <w:tcW w:w="0" w:type="auto"/>
          </w:tcPr>
          <w:p w14:paraId="2726771A" w14:textId="66768BA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R4-2204700</w:t>
            </w:r>
          </w:p>
        </w:tc>
        <w:tc>
          <w:tcPr>
            <w:tcW w:w="1308" w:type="dxa"/>
          </w:tcPr>
          <w:p w14:paraId="09B3D80C" w14:textId="6CD8D67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851" w:type="dxa"/>
          </w:tcPr>
          <w:p w14:paraId="5373EF4B" w14:textId="55A982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21AFED29" w14:textId="63015E7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0.3.0</w:t>
            </w:r>
          </w:p>
        </w:tc>
      </w:tr>
      <w:tr w:rsidR="00F9116E" w14:paraId="4E642BEA" w14:textId="77777777" w:rsidTr="00136A99">
        <w:tc>
          <w:tcPr>
            <w:tcW w:w="0" w:type="auto"/>
          </w:tcPr>
          <w:p w14:paraId="4E3250C5" w14:textId="73F58B3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R4-2204701</w:t>
            </w:r>
          </w:p>
        </w:tc>
        <w:tc>
          <w:tcPr>
            <w:tcW w:w="1308" w:type="dxa"/>
          </w:tcPr>
          <w:p w14:paraId="7B517C71" w14:textId="2DE9D9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851" w:type="dxa"/>
          </w:tcPr>
          <w:p w14:paraId="001FE3F4" w14:textId="7F3D6F4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373" w:type="dxa"/>
          </w:tcPr>
          <w:p w14:paraId="6278C681" w14:textId="72E318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F9116E" w14:paraId="48D35083" w14:textId="77777777" w:rsidTr="00136A99">
        <w:tc>
          <w:tcPr>
            <w:tcW w:w="0" w:type="auto"/>
          </w:tcPr>
          <w:p w14:paraId="024CB534" w14:textId="6DC48B5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R4-2204774</w:t>
            </w:r>
          </w:p>
        </w:tc>
        <w:tc>
          <w:tcPr>
            <w:tcW w:w="1308" w:type="dxa"/>
          </w:tcPr>
          <w:p w14:paraId="53D0395F" w14:textId="2822EC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851" w:type="dxa"/>
          </w:tcPr>
          <w:p w14:paraId="7635D52A" w14:textId="5EE1D2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373" w:type="dxa"/>
          </w:tcPr>
          <w:p w14:paraId="0A3FB36F" w14:textId="1852746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v0.7.0</w:t>
            </w:r>
          </w:p>
        </w:tc>
      </w:tr>
      <w:tr w:rsidR="00F9116E" w14:paraId="3C54704B" w14:textId="77777777" w:rsidTr="00136A99">
        <w:tc>
          <w:tcPr>
            <w:tcW w:w="0" w:type="auto"/>
          </w:tcPr>
          <w:p w14:paraId="7A411EF5" w14:textId="0E64BEC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R4-2204777</w:t>
            </w:r>
          </w:p>
        </w:tc>
        <w:tc>
          <w:tcPr>
            <w:tcW w:w="1308" w:type="dxa"/>
          </w:tcPr>
          <w:p w14:paraId="2F4D99D6" w14:textId="49F7570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851" w:type="dxa"/>
          </w:tcPr>
          <w:p w14:paraId="4F1371E5" w14:textId="30D2314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373" w:type="dxa"/>
          </w:tcPr>
          <w:p w14:paraId="38053F26" w14:textId="0AB9888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v0.7.0</w:t>
            </w:r>
          </w:p>
        </w:tc>
      </w:tr>
      <w:tr w:rsidR="00F9116E" w14:paraId="628FB677" w14:textId="77777777" w:rsidTr="00136A99">
        <w:tc>
          <w:tcPr>
            <w:tcW w:w="0" w:type="auto"/>
          </w:tcPr>
          <w:p w14:paraId="53C4E5B3" w14:textId="3E57DC5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R4-2204787</w:t>
            </w:r>
          </w:p>
        </w:tc>
        <w:tc>
          <w:tcPr>
            <w:tcW w:w="1308" w:type="dxa"/>
          </w:tcPr>
          <w:p w14:paraId="43ACF1A6" w14:textId="4BAD62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851" w:type="dxa"/>
          </w:tcPr>
          <w:p w14:paraId="5CBF3D2D" w14:textId="55B53BB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373" w:type="dxa"/>
          </w:tcPr>
          <w:p w14:paraId="2F9AD951" w14:textId="24C0365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 v0.4.0</w:t>
            </w:r>
          </w:p>
        </w:tc>
      </w:tr>
      <w:tr w:rsidR="00F9116E" w14:paraId="1FC31413" w14:textId="77777777" w:rsidTr="00136A99">
        <w:tc>
          <w:tcPr>
            <w:tcW w:w="0" w:type="auto"/>
          </w:tcPr>
          <w:p w14:paraId="781FDF48" w14:textId="19E5F1C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R4-2204945</w:t>
            </w:r>
          </w:p>
        </w:tc>
        <w:tc>
          <w:tcPr>
            <w:tcW w:w="1308" w:type="dxa"/>
          </w:tcPr>
          <w:p w14:paraId="79C5B7DA" w14:textId="2579F1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851" w:type="dxa"/>
          </w:tcPr>
          <w:p w14:paraId="312B1936" w14:textId="522841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373" w:type="dxa"/>
          </w:tcPr>
          <w:p w14:paraId="5D72FF90" w14:textId="6D5CCFE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v0.8.0</w:t>
            </w:r>
          </w:p>
        </w:tc>
      </w:tr>
      <w:tr w:rsidR="00F9116E" w14:paraId="2707942D" w14:textId="77777777" w:rsidTr="00136A99">
        <w:tc>
          <w:tcPr>
            <w:tcW w:w="0" w:type="auto"/>
          </w:tcPr>
          <w:p w14:paraId="45425EED" w14:textId="68CC3CA4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R4-2204952</w:t>
            </w:r>
          </w:p>
        </w:tc>
        <w:tc>
          <w:tcPr>
            <w:tcW w:w="1308" w:type="dxa"/>
          </w:tcPr>
          <w:p w14:paraId="1E408BA8" w14:textId="7E3F458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851" w:type="dxa"/>
          </w:tcPr>
          <w:p w14:paraId="2D3A728A" w14:textId="5C5C3A9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3648EF0D" w14:textId="5940A32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v0.2.0</w:t>
            </w:r>
          </w:p>
        </w:tc>
      </w:tr>
      <w:tr w:rsidR="00F9116E" w14:paraId="4EE66D37" w14:textId="77777777" w:rsidTr="00136A99">
        <w:tc>
          <w:tcPr>
            <w:tcW w:w="0" w:type="auto"/>
          </w:tcPr>
          <w:p w14:paraId="104355BB" w14:textId="78F8BBF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R4-2205018</w:t>
            </w:r>
          </w:p>
        </w:tc>
        <w:tc>
          <w:tcPr>
            <w:tcW w:w="1308" w:type="dxa"/>
          </w:tcPr>
          <w:p w14:paraId="023C93F8" w14:textId="795086B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851" w:type="dxa"/>
          </w:tcPr>
          <w:p w14:paraId="69054AF0" w14:textId="214C0D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0.0.6</w:t>
            </w:r>
          </w:p>
        </w:tc>
        <w:tc>
          <w:tcPr>
            <w:tcW w:w="6373" w:type="dxa"/>
          </w:tcPr>
          <w:p w14:paraId="0B18BBB9" w14:textId="7DB04DD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38.844 v0.0.7</w:t>
            </w:r>
          </w:p>
        </w:tc>
      </w:tr>
      <w:tr w:rsidR="00F9116E" w14:paraId="63A460F8" w14:textId="77777777" w:rsidTr="00136A99">
        <w:tc>
          <w:tcPr>
            <w:tcW w:w="0" w:type="auto"/>
          </w:tcPr>
          <w:p w14:paraId="2510F5E1" w14:textId="3428EEB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R4-2205165</w:t>
            </w:r>
          </w:p>
        </w:tc>
        <w:tc>
          <w:tcPr>
            <w:tcW w:w="1308" w:type="dxa"/>
          </w:tcPr>
          <w:p w14:paraId="16B589E3" w14:textId="215B15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851" w:type="dxa"/>
          </w:tcPr>
          <w:p w14:paraId="4D779870" w14:textId="3E4B6DF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373" w:type="dxa"/>
          </w:tcPr>
          <w:p w14:paraId="001FEBC4" w14:textId="6EC5EF7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V0.8.0 for DC of 2 LTE band and 1 NR band</w:t>
            </w:r>
          </w:p>
        </w:tc>
      </w:tr>
      <w:tr w:rsidR="00F9116E" w14:paraId="66E509D5" w14:textId="77777777" w:rsidTr="00136A99">
        <w:tc>
          <w:tcPr>
            <w:tcW w:w="0" w:type="auto"/>
          </w:tcPr>
          <w:p w14:paraId="6E7FC9CC" w14:textId="7BB71527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R4-2205218</w:t>
            </w:r>
          </w:p>
        </w:tc>
        <w:tc>
          <w:tcPr>
            <w:tcW w:w="1308" w:type="dxa"/>
          </w:tcPr>
          <w:p w14:paraId="376D9151" w14:textId="39B385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851" w:type="dxa"/>
          </w:tcPr>
          <w:p w14:paraId="016CB429" w14:textId="37074EE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4248334E" w14:textId="2E69EC4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v0.8.0</w:t>
            </w:r>
          </w:p>
        </w:tc>
      </w:tr>
      <w:tr w:rsidR="00F9116E" w14:paraId="22C799E5" w14:textId="77777777" w:rsidTr="00136A99">
        <w:tc>
          <w:tcPr>
            <w:tcW w:w="0" w:type="auto"/>
          </w:tcPr>
          <w:p w14:paraId="673A8020" w14:textId="5E67A9E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R4-2205219</w:t>
            </w:r>
          </w:p>
        </w:tc>
        <w:tc>
          <w:tcPr>
            <w:tcW w:w="1308" w:type="dxa"/>
          </w:tcPr>
          <w:p w14:paraId="4A522F6E" w14:textId="49EECAB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851" w:type="dxa"/>
          </w:tcPr>
          <w:p w14:paraId="4DF266B4" w14:textId="68E435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675AD5C3" w14:textId="15E1CF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v0.8.0</w:t>
            </w:r>
          </w:p>
        </w:tc>
      </w:tr>
      <w:tr w:rsidR="00F9116E" w14:paraId="66C9B067" w14:textId="77777777" w:rsidTr="00136A99">
        <w:tc>
          <w:tcPr>
            <w:tcW w:w="0" w:type="auto"/>
          </w:tcPr>
          <w:p w14:paraId="7F0C7B2B" w14:textId="62814086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R4-2205240</w:t>
            </w:r>
          </w:p>
        </w:tc>
        <w:tc>
          <w:tcPr>
            <w:tcW w:w="1308" w:type="dxa"/>
          </w:tcPr>
          <w:p w14:paraId="1CDE1836" w14:textId="13953E1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851" w:type="dxa"/>
          </w:tcPr>
          <w:p w14:paraId="0F537F33" w14:textId="5F7C5B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373" w:type="dxa"/>
          </w:tcPr>
          <w:p w14:paraId="1143881E" w14:textId="40BF4D8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v0.5.0</w:t>
            </w:r>
          </w:p>
        </w:tc>
      </w:tr>
      <w:tr w:rsidR="00F9116E" w14:paraId="5E162DA3" w14:textId="77777777" w:rsidTr="00136A99">
        <w:tc>
          <w:tcPr>
            <w:tcW w:w="0" w:type="auto"/>
          </w:tcPr>
          <w:p w14:paraId="0AC48953" w14:textId="13E1C11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R4-2205244</w:t>
            </w:r>
          </w:p>
        </w:tc>
        <w:tc>
          <w:tcPr>
            <w:tcW w:w="1308" w:type="dxa"/>
          </w:tcPr>
          <w:p w14:paraId="30D4F405" w14:textId="56B9B1B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37.717-11-41</w:t>
            </w:r>
          </w:p>
        </w:tc>
        <w:tc>
          <w:tcPr>
            <w:tcW w:w="851" w:type="dxa"/>
          </w:tcPr>
          <w:p w14:paraId="74A22680" w14:textId="2CE3F7A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373" w:type="dxa"/>
          </w:tcPr>
          <w:p w14:paraId="0BABEFAB" w14:textId="40A0754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37.717-11-41 v0.1.0</w:t>
            </w:r>
          </w:p>
        </w:tc>
      </w:tr>
      <w:tr w:rsidR="00F9116E" w14:paraId="6B1418B1" w14:textId="77777777" w:rsidTr="00136A99">
        <w:tc>
          <w:tcPr>
            <w:tcW w:w="0" w:type="auto"/>
          </w:tcPr>
          <w:p w14:paraId="1CE21A13" w14:textId="7D04280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R4-2205491</w:t>
            </w:r>
          </w:p>
        </w:tc>
        <w:tc>
          <w:tcPr>
            <w:tcW w:w="1308" w:type="dxa"/>
          </w:tcPr>
          <w:p w14:paraId="290F092B" w14:textId="2380536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851" w:type="dxa"/>
          </w:tcPr>
          <w:p w14:paraId="40DF8E4A" w14:textId="0D0CA5E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373" w:type="dxa"/>
          </w:tcPr>
          <w:p w14:paraId="5B62744A" w14:textId="3945890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v0.4.0</w:t>
            </w:r>
          </w:p>
        </w:tc>
      </w:tr>
      <w:tr w:rsidR="00F9116E" w14:paraId="7E18EC4D" w14:textId="77777777" w:rsidTr="00136A99">
        <w:tc>
          <w:tcPr>
            <w:tcW w:w="0" w:type="auto"/>
          </w:tcPr>
          <w:p w14:paraId="35930D48" w14:textId="1D2E4222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R4-2205548</w:t>
            </w:r>
          </w:p>
        </w:tc>
        <w:tc>
          <w:tcPr>
            <w:tcW w:w="1308" w:type="dxa"/>
          </w:tcPr>
          <w:p w14:paraId="657165C3" w14:textId="12ABC51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851" w:type="dxa"/>
          </w:tcPr>
          <w:p w14:paraId="4A59C52D" w14:textId="62B468F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373" w:type="dxa"/>
          </w:tcPr>
          <w:p w14:paraId="70EE394B" w14:textId="3E2C416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37.717-41-11-080</w:t>
            </w:r>
          </w:p>
        </w:tc>
      </w:tr>
      <w:tr w:rsidR="00F9116E" w14:paraId="20F8DA4D" w14:textId="77777777" w:rsidTr="00136A99">
        <w:tc>
          <w:tcPr>
            <w:tcW w:w="0" w:type="auto"/>
          </w:tcPr>
          <w:p w14:paraId="53771291" w14:textId="05DB851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R4-2205549</w:t>
            </w:r>
          </w:p>
        </w:tc>
        <w:tc>
          <w:tcPr>
            <w:tcW w:w="1308" w:type="dxa"/>
          </w:tcPr>
          <w:p w14:paraId="1A1014ED" w14:textId="518E1B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851" w:type="dxa"/>
          </w:tcPr>
          <w:p w14:paraId="75FF902D" w14:textId="53B17F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373" w:type="dxa"/>
          </w:tcPr>
          <w:p w14:paraId="684B0482" w14:textId="5B77CB7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37.717-41-11-090</w:t>
            </w:r>
          </w:p>
        </w:tc>
      </w:tr>
      <w:tr w:rsidR="00F9116E" w14:paraId="06DE307C" w14:textId="77777777" w:rsidTr="00136A99">
        <w:tc>
          <w:tcPr>
            <w:tcW w:w="0" w:type="auto"/>
          </w:tcPr>
          <w:p w14:paraId="6FEF4F52" w14:textId="14F6A7D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R4-2205559</w:t>
            </w:r>
          </w:p>
        </w:tc>
        <w:tc>
          <w:tcPr>
            <w:tcW w:w="1308" w:type="dxa"/>
          </w:tcPr>
          <w:p w14:paraId="4AC2DD39" w14:textId="5590BB3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851" w:type="dxa"/>
          </w:tcPr>
          <w:p w14:paraId="30ADA4DB" w14:textId="2C6A1E7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109A3489" w14:textId="7E1FA8F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v0.7.0</w:t>
            </w:r>
          </w:p>
        </w:tc>
      </w:tr>
      <w:tr w:rsidR="00F9116E" w14:paraId="6BFBAED0" w14:textId="77777777" w:rsidTr="00136A99">
        <w:tc>
          <w:tcPr>
            <w:tcW w:w="0" w:type="auto"/>
          </w:tcPr>
          <w:p w14:paraId="708FB3C7" w14:textId="316E510F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R4-2205579</w:t>
            </w:r>
          </w:p>
        </w:tc>
        <w:tc>
          <w:tcPr>
            <w:tcW w:w="1308" w:type="dxa"/>
          </w:tcPr>
          <w:p w14:paraId="53F0E017" w14:textId="70286AB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38.839</w:t>
            </w:r>
          </w:p>
        </w:tc>
        <w:tc>
          <w:tcPr>
            <w:tcW w:w="851" w:type="dxa"/>
          </w:tcPr>
          <w:p w14:paraId="5AD1A380" w14:textId="5992C62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377A5AD7" w14:textId="6EC8675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v0.2.0</w:t>
            </w:r>
          </w:p>
        </w:tc>
      </w:tr>
      <w:tr w:rsidR="00F9116E" w14:paraId="7053FF75" w14:textId="77777777" w:rsidTr="00136A99">
        <w:tc>
          <w:tcPr>
            <w:tcW w:w="0" w:type="auto"/>
          </w:tcPr>
          <w:p w14:paraId="3E909A11" w14:textId="617C12FA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R4-2205594</w:t>
            </w:r>
          </w:p>
        </w:tc>
        <w:tc>
          <w:tcPr>
            <w:tcW w:w="1308" w:type="dxa"/>
          </w:tcPr>
          <w:p w14:paraId="4C736248" w14:textId="6FF0FB2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851" w:type="dxa"/>
          </w:tcPr>
          <w:p w14:paraId="018E3169" w14:textId="0AE0DEF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373" w:type="dxa"/>
          </w:tcPr>
          <w:p w14:paraId="470A4709" w14:textId="6FD5851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v0.4.0</w:t>
            </w:r>
          </w:p>
        </w:tc>
      </w:tr>
      <w:tr w:rsidR="00F9116E" w14:paraId="6030DE78" w14:textId="77777777" w:rsidTr="00136A99">
        <w:tc>
          <w:tcPr>
            <w:tcW w:w="0" w:type="auto"/>
          </w:tcPr>
          <w:p w14:paraId="771E7730" w14:textId="4DD3976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R4-2205684</w:t>
            </w:r>
          </w:p>
        </w:tc>
        <w:tc>
          <w:tcPr>
            <w:tcW w:w="1308" w:type="dxa"/>
          </w:tcPr>
          <w:p w14:paraId="66CF73E8" w14:textId="496352C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851" w:type="dxa"/>
          </w:tcPr>
          <w:p w14:paraId="3F9E74B5" w14:textId="026AB33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3CF00D09" w14:textId="526B386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v0.8.0 Rel-17 NR Intra-band</w:t>
            </w:r>
          </w:p>
        </w:tc>
      </w:tr>
      <w:tr w:rsidR="00F9116E" w14:paraId="7F4B9381" w14:textId="77777777" w:rsidTr="00136A99">
        <w:tc>
          <w:tcPr>
            <w:tcW w:w="0" w:type="auto"/>
          </w:tcPr>
          <w:p w14:paraId="7B33E1DA" w14:textId="1166C7D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R4-2205685</w:t>
            </w:r>
          </w:p>
        </w:tc>
        <w:tc>
          <w:tcPr>
            <w:tcW w:w="1308" w:type="dxa"/>
          </w:tcPr>
          <w:p w14:paraId="106C55E5" w14:textId="2F0CF5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851" w:type="dxa"/>
          </w:tcPr>
          <w:p w14:paraId="2727E2AC" w14:textId="1F34B40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402FA7F7" w14:textId="43EC5FC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v0.8.0 Rel-17 DC combinations LTE 3DL and one NR band</w:t>
            </w:r>
          </w:p>
        </w:tc>
      </w:tr>
      <w:tr w:rsidR="00F9116E" w14:paraId="65768E12" w14:textId="77777777" w:rsidTr="00136A99">
        <w:tc>
          <w:tcPr>
            <w:tcW w:w="0" w:type="auto"/>
          </w:tcPr>
          <w:p w14:paraId="703D111D" w14:textId="10352A2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R4-2205686</w:t>
            </w:r>
          </w:p>
        </w:tc>
        <w:tc>
          <w:tcPr>
            <w:tcW w:w="1308" w:type="dxa"/>
          </w:tcPr>
          <w:p w14:paraId="71C67B65" w14:textId="629FA77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851" w:type="dxa"/>
          </w:tcPr>
          <w:p w14:paraId="6678C740" w14:textId="21E82CA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4280E24D" w14:textId="6306449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v0.8.0 Rel-17 NR CA Inter-band 4DL/1UL</w:t>
            </w:r>
          </w:p>
        </w:tc>
      </w:tr>
      <w:tr w:rsidR="00F9116E" w14:paraId="3234DCC7" w14:textId="77777777" w:rsidTr="00136A99">
        <w:tc>
          <w:tcPr>
            <w:tcW w:w="0" w:type="auto"/>
          </w:tcPr>
          <w:p w14:paraId="10600EB4" w14:textId="31067F1B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R4-2205687</w:t>
            </w:r>
          </w:p>
        </w:tc>
        <w:tc>
          <w:tcPr>
            <w:tcW w:w="1308" w:type="dxa"/>
          </w:tcPr>
          <w:p w14:paraId="5020C3EA" w14:textId="61470D3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851" w:type="dxa"/>
          </w:tcPr>
          <w:p w14:paraId="1408CE83" w14:textId="7DD2F216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373" w:type="dxa"/>
          </w:tcPr>
          <w:p w14:paraId="30E73DA6" w14:textId="209E208B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v0.4.0 ENDC_PC2_R17_xLTE_yNR</w:t>
            </w:r>
          </w:p>
        </w:tc>
      </w:tr>
      <w:tr w:rsidR="00F9116E" w14:paraId="52F3F19A" w14:textId="77777777" w:rsidTr="00136A99">
        <w:tc>
          <w:tcPr>
            <w:tcW w:w="0" w:type="auto"/>
          </w:tcPr>
          <w:p w14:paraId="75F9D3D9" w14:textId="73887370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R4-2205849</w:t>
            </w:r>
          </w:p>
        </w:tc>
        <w:tc>
          <w:tcPr>
            <w:tcW w:w="1308" w:type="dxa"/>
          </w:tcPr>
          <w:p w14:paraId="0C412CB6" w14:textId="54C18F5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37.828</w:t>
            </w:r>
          </w:p>
        </w:tc>
        <w:tc>
          <w:tcPr>
            <w:tcW w:w="851" w:type="dxa"/>
          </w:tcPr>
          <w:p w14:paraId="3B5D05C7" w14:textId="20A5D06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373" w:type="dxa"/>
          </w:tcPr>
          <w:p w14:paraId="7AB37DF4" w14:textId="1438F5A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37.828 v0.2.0</w:t>
            </w:r>
          </w:p>
        </w:tc>
      </w:tr>
      <w:tr w:rsidR="00F9116E" w14:paraId="5E9D5215" w14:textId="77777777" w:rsidTr="00136A99">
        <w:tc>
          <w:tcPr>
            <w:tcW w:w="0" w:type="auto"/>
          </w:tcPr>
          <w:p w14:paraId="71CA9CA5" w14:textId="5462D23C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R4-2205952</w:t>
            </w:r>
          </w:p>
        </w:tc>
        <w:tc>
          <w:tcPr>
            <w:tcW w:w="1308" w:type="dxa"/>
          </w:tcPr>
          <w:p w14:paraId="04E85A3C" w14:textId="6E28232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851" w:type="dxa"/>
          </w:tcPr>
          <w:p w14:paraId="60DA5FAD" w14:textId="14D8B9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373" w:type="dxa"/>
          </w:tcPr>
          <w:p w14:paraId="34954C4F" w14:textId="594992D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v0.8.0</w:t>
            </w:r>
          </w:p>
        </w:tc>
      </w:tr>
      <w:tr w:rsidR="00F9116E" w14:paraId="3D1E4C5C" w14:textId="77777777" w:rsidTr="00136A99">
        <w:tc>
          <w:tcPr>
            <w:tcW w:w="0" w:type="auto"/>
          </w:tcPr>
          <w:p w14:paraId="0E68AEF2" w14:textId="4E64449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R4-2206638</w:t>
            </w:r>
          </w:p>
        </w:tc>
        <w:tc>
          <w:tcPr>
            <w:tcW w:w="1308" w:type="dxa"/>
          </w:tcPr>
          <w:p w14:paraId="610C3867" w14:textId="77A7D5D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36.717-03-01 </w:t>
            </w:r>
          </w:p>
        </w:tc>
        <w:tc>
          <w:tcPr>
            <w:tcW w:w="851" w:type="dxa"/>
          </w:tcPr>
          <w:p w14:paraId="2CDCB3FE" w14:textId="7CC30DB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29F1D252" w14:textId="61F20E4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LTE inter-band Carrier Aggregation for 3 bands DL with 1 band UL</w:t>
            </w:r>
          </w:p>
        </w:tc>
      </w:tr>
      <w:tr w:rsidR="00F9116E" w14:paraId="04FB5499" w14:textId="77777777" w:rsidTr="00136A99">
        <w:tc>
          <w:tcPr>
            <w:tcW w:w="0" w:type="auto"/>
          </w:tcPr>
          <w:p w14:paraId="3426A894" w14:textId="38E92F2D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R4-2206645</w:t>
            </w:r>
          </w:p>
        </w:tc>
        <w:tc>
          <w:tcPr>
            <w:tcW w:w="1308" w:type="dxa"/>
          </w:tcPr>
          <w:p w14:paraId="4A1DF90D" w14:textId="64C390A9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851" w:type="dxa"/>
          </w:tcPr>
          <w:p w14:paraId="7AE845E7" w14:textId="3D918FE4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373" w:type="dxa"/>
          </w:tcPr>
          <w:p w14:paraId="3BCEBB7C" w14:textId="1449F84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v1.0.0 TR update: LTE(xDL/1UL)+ NR(2DL/1UL) DC in Rel-17</w:t>
            </w:r>
          </w:p>
        </w:tc>
      </w:tr>
      <w:tr w:rsidR="00F9116E" w14:paraId="5B41F1DA" w14:textId="77777777" w:rsidTr="00136A99">
        <w:tc>
          <w:tcPr>
            <w:tcW w:w="0" w:type="auto"/>
          </w:tcPr>
          <w:p w14:paraId="6A6D3353" w14:textId="0BE819D5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R4-2207241</w:t>
            </w:r>
          </w:p>
        </w:tc>
        <w:tc>
          <w:tcPr>
            <w:tcW w:w="1308" w:type="dxa"/>
          </w:tcPr>
          <w:p w14:paraId="7A56E345" w14:textId="6233A77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38.833</w:t>
            </w:r>
          </w:p>
        </w:tc>
        <w:tc>
          <w:tcPr>
            <w:tcW w:w="851" w:type="dxa"/>
          </w:tcPr>
          <w:p w14:paraId="7259D263" w14:textId="72AD5F91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373" w:type="dxa"/>
          </w:tcPr>
          <w:p w14:paraId="7AE917C6" w14:textId="003832DE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v1.2.0: Further enhancement on NR demodulation performance</w:t>
            </w:r>
          </w:p>
        </w:tc>
      </w:tr>
      <w:tr w:rsidR="00F9116E" w14:paraId="468DE633" w14:textId="77777777" w:rsidTr="00136A99">
        <w:tc>
          <w:tcPr>
            <w:tcW w:w="0" w:type="auto"/>
          </w:tcPr>
          <w:p w14:paraId="231998E1" w14:textId="4CC516C8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R4-2207512</w:t>
            </w:r>
          </w:p>
        </w:tc>
        <w:tc>
          <w:tcPr>
            <w:tcW w:w="1308" w:type="dxa"/>
          </w:tcPr>
          <w:p w14:paraId="280AC1B6" w14:textId="4007D1D8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851" w:type="dxa"/>
          </w:tcPr>
          <w:p w14:paraId="3FB63204" w14:textId="070A277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6373" w:type="dxa"/>
          </w:tcPr>
          <w:p w14:paraId="4BA9A78F" w14:textId="2B99759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TR38.884 Study on enhanced test methods for FR2 NR UEs v1.4.0</w:t>
            </w:r>
          </w:p>
        </w:tc>
      </w:tr>
      <w:tr w:rsidR="00F9116E" w14:paraId="7BDCD1FC" w14:textId="77777777" w:rsidTr="00136A99">
        <w:tc>
          <w:tcPr>
            <w:tcW w:w="0" w:type="auto"/>
          </w:tcPr>
          <w:p w14:paraId="6185A183" w14:textId="6170B53E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R4-2207513</w:t>
            </w:r>
          </w:p>
        </w:tc>
        <w:tc>
          <w:tcPr>
            <w:tcW w:w="1308" w:type="dxa"/>
          </w:tcPr>
          <w:p w14:paraId="5E92149A" w14:textId="3BE5FFBD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851" w:type="dxa"/>
          </w:tcPr>
          <w:p w14:paraId="252D3502" w14:textId="0190C4F0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373" w:type="dxa"/>
          </w:tcPr>
          <w:p w14:paraId="52575821" w14:textId="051A231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38.108 v0.1.0</w:t>
            </w:r>
          </w:p>
        </w:tc>
      </w:tr>
      <w:tr w:rsidR="00F9116E" w14:paraId="33B63EFE" w14:textId="77777777" w:rsidTr="00136A99">
        <w:tc>
          <w:tcPr>
            <w:tcW w:w="0" w:type="auto"/>
          </w:tcPr>
          <w:p w14:paraId="38E21D28" w14:textId="719B6851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R4-2207514</w:t>
            </w:r>
          </w:p>
        </w:tc>
        <w:tc>
          <w:tcPr>
            <w:tcW w:w="1308" w:type="dxa"/>
          </w:tcPr>
          <w:p w14:paraId="55856305" w14:textId="71FDE7A7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851" w:type="dxa"/>
          </w:tcPr>
          <w:p w14:paraId="79348856" w14:textId="34ACF82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373" w:type="dxa"/>
          </w:tcPr>
          <w:p w14:paraId="6F5F3D0E" w14:textId="6AB93EE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38.101-5  v0.1.0</w:t>
            </w:r>
          </w:p>
        </w:tc>
      </w:tr>
      <w:tr w:rsidR="00F9116E" w14:paraId="313354DE" w14:textId="77777777" w:rsidTr="00136A99">
        <w:tc>
          <w:tcPr>
            <w:tcW w:w="0" w:type="auto"/>
          </w:tcPr>
          <w:p w14:paraId="5D4C26FA" w14:textId="194B8784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R4-2207515</w:t>
            </w:r>
          </w:p>
        </w:tc>
        <w:tc>
          <w:tcPr>
            <w:tcW w:w="1308" w:type="dxa"/>
          </w:tcPr>
          <w:p w14:paraId="4D803357" w14:textId="019A95A5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851" w:type="dxa"/>
          </w:tcPr>
          <w:p w14:paraId="4A3E675F" w14:textId="226B8162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373" w:type="dxa"/>
          </w:tcPr>
          <w:p w14:paraId="57108E63" w14:textId="2C26E60A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38.863 v0.3.0</w:t>
            </w:r>
          </w:p>
        </w:tc>
      </w:tr>
      <w:tr w:rsidR="00F9116E" w14:paraId="4D68C591" w14:textId="77777777" w:rsidTr="00136A99">
        <w:tc>
          <w:tcPr>
            <w:tcW w:w="0" w:type="auto"/>
          </w:tcPr>
          <w:p w14:paraId="7EF868F5" w14:textId="477027C3" w:rsidR="00F9116E" w:rsidRPr="00F9116E" w:rsidRDefault="00F9116E" w:rsidP="00F9116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R4-2207526</w:t>
            </w:r>
          </w:p>
        </w:tc>
        <w:tc>
          <w:tcPr>
            <w:tcW w:w="1308" w:type="dxa"/>
          </w:tcPr>
          <w:p w14:paraId="1ADF76B4" w14:textId="34B246BF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851" w:type="dxa"/>
          </w:tcPr>
          <w:p w14:paraId="09D9A4A5" w14:textId="3650DE3C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373" w:type="dxa"/>
          </w:tcPr>
          <w:p w14:paraId="7D8E0BD4" w14:textId="576A7D43" w:rsidR="00F9116E" w:rsidRPr="00F9116E" w:rsidRDefault="00F9116E" w:rsidP="00F9116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38.106 v0.1.0 update to include agreed TPs</w:t>
            </w:r>
          </w:p>
        </w:tc>
      </w:tr>
    </w:tbl>
    <w:p w14:paraId="550BC72C" w14:textId="77777777" w:rsidR="00F9116E" w:rsidRDefault="00F9116E" w:rsidP="00F9116E"/>
    <w:p w14:paraId="5E4476C5" w14:textId="77777777" w:rsidR="00F9116E" w:rsidRDefault="00F9116E" w:rsidP="00F9116E">
      <w:pPr>
        <w:pStyle w:val="Heading2"/>
      </w:pPr>
      <w:r>
        <w:br w:type="page"/>
      </w:r>
      <w:r>
        <w:lastRenderedPageBreak/>
        <w:t>Annex F: List of action items</w:t>
      </w:r>
    </w:p>
    <w:p w14:paraId="5D00AA60" w14:textId="77777777" w:rsidR="00F9116E" w:rsidRDefault="00F9116E" w:rsidP="00F9116E">
      <w:pPr>
        <w:pStyle w:val="TH"/>
      </w:pPr>
    </w:p>
    <w:p w14:paraId="53A01BDF" w14:textId="77777777" w:rsidR="007C386E" w:rsidRPr="007C386E" w:rsidRDefault="007C386E" w:rsidP="007C386E">
      <w:r w:rsidRPr="007C386E">
        <w:t>None</w:t>
      </w:r>
    </w:p>
    <w:p w14:paraId="57A36829" w14:textId="77777777" w:rsidR="00F9116E" w:rsidRDefault="00F9116E" w:rsidP="00F9116E"/>
    <w:p w14:paraId="679A54C1" w14:textId="7F9B13B1" w:rsidR="00F9116E" w:rsidRDefault="00F9116E" w:rsidP="00F9116E">
      <w:pPr>
        <w:pStyle w:val="Heading2"/>
      </w:pPr>
      <w:r>
        <w:br w:type="page"/>
      </w:r>
      <w:r>
        <w:lastRenderedPageBreak/>
        <w:t xml:space="preserve">Annex </w:t>
      </w:r>
      <w:r w:rsidR="008C3410">
        <w:t>G</w:t>
      </w:r>
      <w:r>
        <w:t>: List of participants</w:t>
      </w:r>
    </w:p>
    <w:p w14:paraId="2186BEE9" w14:textId="77777777" w:rsidR="00F9116E" w:rsidRDefault="00F9116E" w:rsidP="00F9116E">
      <w:pPr>
        <w:pStyle w:val="TH"/>
      </w:pPr>
    </w:p>
    <w:p w14:paraId="7809F7EF" w14:textId="77777777" w:rsidR="003B010C" w:rsidRPr="003B010C" w:rsidRDefault="003B010C" w:rsidP="003B010C">
      <w:r w:rsidRPr="003B010C">
        <w:t>See excel file attached to this report.</w:t>
      </w:r>
    </w:p>
    <w:p w14:paraId="1BEBAA8C" w14:textId="77777777" w:rsidR="00F9116E" w:rsidRDefault="00F9116E" w:rsidP="00F9116E"/>
    <w:p w14:paraId="670A894F" w14:textId="5F5B8698" w:rsidR="00F9116E" w:rsidRDefault="00F9116E" w:rsidP="00F9116E">
      <w:pPr>
        <w:pStyle w:val="Heading2"/>
      </w:pPr>
      <w:r>
        <w:br w:type="page"/>
      </w:r>
      <w:r>
        <w:lastRenderedPageBreak/>
        <w:t xml:space="preserve">Annex </w:t>
      </w:r>
      <w:r w:rsidR="008C3410">
        <w:t>H</w:t>
      </w:r>
      <w:r>
        <w:t>: List of future meetings</w:t>
      </w:r>
    </w:p>
    <w:p w14:paraId="061F18B8" w14:textId="77777777" w:rsidR="00F9116E" w:rsidRDefault="00F9116E" w:rsidP="00F9116E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875"/>
        <w:gridCol w:w="906"/>
        <w:gridCol w:w="1141"/>
      </w:tblGrid>
      <w:tr w:rsidR="00200512" w:rsidRPr="00A63F92" w14:paraId="4EE5D9A9" w14:textId="77777777" w:rsidTr="00A522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67E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D93E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0593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C161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6C25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B356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200512" w:rsidRPr="00A63F92" w14:paraId="4E104A43" w14:textId="77777777" w:rsidTr="00A522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272F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RAN4#103-e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3441" w14:textId="208DB8DF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</w:t>
            </w:r>
            <w:r>
              <w:rPr>
                <w:rFonts w:ascii="Arial" w:eastAsia="SimSun" w:hAnsi="Arial"/>
                <w:sz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76F4" w14:textId="4C214331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2022-05-2</w:t>
            </w:r>
            <w:r>
              <w:rPr>
                <w:rFonts w:ascii="Arial" w:eastAsia="SimSun" w:hAnsi="Arial"/>
                <w:sz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6A92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D83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8B4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R4-103-e</w:t>
            </w:r>
          </w:p>
        </w:tc>
      </w:tr>
      <w:tr w:rsidR="00200512" w:rsidRPr="00A63F92" w14:paraId="5FEEF814" w14:textId="77777777" w:rsidTr="00A522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102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D4E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289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6C83" w14:textId="12ED64B5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200512">
              <w:rPr>
                <w:rFonts w:ascii="Arial" w:eastAsia="SimSun" w:hAnsi="Arial"/>
                <w:sz w:val="16"/>
              </w:rPr>
              <w:t>Toulouse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FCB" w14:textId="641FEA02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D0C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200512" w:rsidRPr="00A63F92" w14:paraId="4CCC1049" w14:textId="77777777" w:rsidTr="00A522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57C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474F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4C7B" w14:textId="6BAB5F1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</w:t>
            </w:r>
            <w:r w:rsidR="00BD3351">
              <w:rPr>
                <w:rFonts w:ascii="Arial" w:eastAsia="SimSun" w:hAnsi="Arial"/>
                <w:sz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005" w14:textId="0393E01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B0B" w14:textId="6727E0AD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5C6" w14:textId="0C693F0D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R4-104-bis-e</w:t>
            </w:r>
          </w:p>
        </w:tc>
      </w:tr>
      <w:tr w:rsidR="00200512" w:rsidRPr="00A63F92" w14:paraId="490A4FCD" w14:textId="77777777" w:rsidTr="00A522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4D0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D6AA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F33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064" w14:textId="3D651B45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680" w14:textId="692A2F60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51B" w14:textId="77777777" w:rsidR="00200512" w:rsidRPr="00A63F92" w:rsidRDefault="00200512" w:rsidP="00A5227A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C747628" w14:textId="77777777" w:rsidR="00F9116E" w:rsidRDefault="00F9116E" w:rsidP="00F9116E"/>
    <w:p w14:paraId="14DAE281" w14:textId="77777777" w:rsidR="00F9116E" w:rsidRDefault="00F9116E" w:rsidP="00F9116E"/>
    <w:sectPr w:rsidR="00F9116E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C2481" w14:textId="77777777" w:rsidR="00F9116E" w:rsidRDefault="00F9116E">
      <w:pPr>
        <w:spacing w:after="0"/>
      </w:pPr>
      <w:r>
        <w:separator/>
      </w:r>
    </w:p>
  </w:endnote>
  <w:endnote w:type="continuationSeparator" w:id="0">
    <w:p w14:paraId="13EC7242" w14:textId="77777777" w:rsidR="00F9116E" w:rsidRDefault="00F911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1CE1" w14:textId="77777777" w:rsidR="00F9116E" w:rsidRDefault="00F9116E">
      <w:pPr>
        <w:spacing w:after="0"/>
      </w:pPr>
      <w:r>
        <w:separator/>
      </w:r>
    </w:p>
  </w:footnote>
  <w:footnote w:type="continuationSeparator" w:id="0">
    <w:p w14:paraId="7468ECB8" w14:textId="77777777" w:rsidR="00F9116E" w:rsidRDefault="00F911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5C94" w14:textId="77777777" w:rsidR="00012CAB" w:rsidRDefault="00012C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509D" w14:textId="77777777" w:rsidR="00EE5A5E" w:rsidRDefault="00BF15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6E"/>
    <w:rsid w:val="00012CAB"/>
    <w:rsid w:val="000A319E"/>
    <w:rsid w:val="00136A99"/>
    <w:rsid w:val="00200512"/>
    <w:rsid w:val="002F14DB"/>
    <w:rsid w:val="003B010C"/>
    <w:rsid w:val="004C025D"/>
    <w:rsid w:val="0054221B"/>
    <w:rsid w:val="005616F2"/>
    <w:rsid w:val="0067756A"/>
    <w:rsid w:val="007C386E"/>
    <w:rsid w:val="008B6ED8"/>
    <w:rsid w:val="008C3410"/>
    <w:rsid w:val="009434D5"/>
    <w:rsid w:val="00BD3351"/>
    <w:rsid w:val="00BF15BE"/>
    <w:rsid w:val="00C41AD7"/>
    <w:rsid w:val="00CB7479"/>
    <w:rsid w:val="00DA2F67"/>
    <w:rsid w:val="00EE5A5E"/>
    <w:rsid w:val="00F2022D"/>
    <w:rsid w:val="00F9116E"/>
    <w:rsid w:val="00FA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1E14E"/>
  <w15:chartTrackingRefBased/>
  <w15:docId w15:val="{ACCCE242-8CCE-4E98-858E-2C7C044D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5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775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775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75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75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75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756A"/>
    <w:pPr>
      <w:outlineLvl w:val="5"/>
    </w:pPr>
  </w:style>
  <w:style w:type="paragraph" w:styleId="Heading7">
    <w:name w:val="heading 7"/>
    <w:basedOn w:val="H6"/>
    <w:next w:val="Normal"/>
    <w:qFormat/>
    <w:rsid w:val="0067756A"/>
    <w:pPr>
      <w:outlineLvl w:val="6"/>
    </w:pPr>
  </w:style>
  <w:style w:type="paragraph" w:styleId="Heading8">
    <w:name w:val="heading 8"/>
    <w:basedOn w:val="Heading1"/>
    <w:next w:val="Normal"/>
    <w:qFormat/>
    <w:rsid w:val="006775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756A"/>
    <w:pPr>
      <w:outlineLvl w:val="8"/>
    </w:pPr>
  </w:style>
  <w:style w:type="character" w:default="1" w:styleId="DefaultParagraphFont">
    <w:name w:val="Default Paragraph Font"/>
    <w:semiHidden/>
    <w:rsid w:val="006775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756A"/>
  </w:style>
  <w:style w:type="paragraph" w:styleId="TOC8">
    <w:name w:val="toc 8"/>
    <w:basedOn w:val="TOC1"/>
    <w:semiHidden/>
    <w:rsid w:val="0067756A"/>
    <w:pPr>
      <w:spacing w:before="180"/>
      <w:ind w:left="2693" w:hanging="2693"/>
    </w:pPr>
    <w:rPr>
      <w:b/>
    </w:rPr>
  </w:style>
  <w:style w:type="paragraph" w:styleId="TOC1">
    <w:name w:val="toc 1"/>
    <w:semiHidden/>
    <w:rsid w:val="006775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775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7756A"/>
    <w:pPr>
      <w:ind w:left="1701" w:hanging="1701"/>
    </w:pPr>
  </w:style>
  <w:style w:type="paragraph" w:styleId="TOC4">
    <w:name w:val="toc 4"/>
    <w:basedOn w:val="TOC3"/>
    <w:semiHidden/>
    <w:rsid w:val="0067756A"/>
    <w:pPr>
      <w:ind w:left="1418" w:hanging="1418"/>
    </w:pPr>
  </w:style>
  <w:style w:type="paragraph" w:styleId="TOC3">
    <w:name w:val="toc 3"/>
    <w:basedOn w:val="TOC2"/>
    <w:semiHidden/>
    <w:rsid w:val="0067756A"/>
    <w:pPr>
      <w:ind w:left="1134" w:hanging="1134"/>
    </w:pPr>
  </w:style>
  <w:style w:type="paragraph" w:styleId="TOC2">
    <w:name w:val="toc 2"/>
    <w:basedOn w:val="TOC1"/>
    <w:semiHidden/>
    <w:rsid w:val="006775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756A"/>
    <w:pPr>
      <w:ind w:left="284"/>
    </w:pPr>
  </w:style>
  <w:style w:type="paragraph" w:styleId="Index1">
    <w:name w:val="index 1"/>
    <w:basedOn w:val="Normal"/>
    <w:semiHidden/>
    <w:rsid w:val="0067756A"/>
    <w:pPr>
      <w:keepLines/>
      <w:spacing w:after="0"/>
    </w:pPr>
  </w:style>
  <w:style w:type="paragraph" w:customStyle="1" w:styleId="ZH">
    <w:name w:val="ZH"/>
    <w:rsid w:val="006775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7756A"/>
    <w:pPr>
      <w:outlineLvl w:val="9"/>
    </w:pPr>
  </w:style>
  <w:style w:type="paragraph" w:styleId="ListNumber2">
    <w:name w:val="List Number 2"/>
    <w:basedOn w:val="ListNumber"/>
    <w:semiHidden/>
    <w:rsid w:val="0067756A"/>
    <w:pPr>
      <w:ind w:left="851"/>
    </w:pPr>
  </w:style>
  <w:style w:type="paragraph" w:styleId="Header">
    <w:name w:val="header"/>
    <w:semiHidden/>
    <w:rsid w:val="006775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7756A"/>
    <w:rPr>
      <w:b/>
      <w:position w:val="6"/>
      <w:sz w:val="16"/>
    </w:rPr>
  </w:style>
  <w:style w:type="paragraph" w:styleId="FootnoteText">
    <w:name w:val="footnote text"/>
    <w:basedOn w:val="Normal"/>
    <w:semiHidden/>
    <w:rsid w:val="006775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7756A"/>
    <w:rPr>
      <w:b/>
    </w:rPr>
  </w:style>
  <w:style w:type="paragraph" w:customStyle="1" w:styleId="TAC">
    <w:name w:val="TAC"/>
    <w:basedOn w:val="TAL"/>
    <w:rsid w:val="0067756A"/>
    <w:pPr>
      <w:jc w:val="center"/>
    </w:pPr>
  </w:style>
  <w:style w:type="paragraph" w:customStyle="1" w:styleId="TF">
    <w:name w:val="TF"/>
    <w:basedOn w:val="TH"/>
    <w:rsid w:val="0067756A"/>
    <w:pPr>
      <w:keepNext w:val="0"/>
      <w:spacing w:before="0" w:after="240"/>
    </w:pPr>
  </w:style>
  <w:style w:type="paragraph" w:customStyle="1" w:styleId="NO">
    <w:name w:val="NO"/>
    <w:basedOn w:val="Normal"/>
    <w:rsid w:val="0067756A"/>
    <w:pPr>
      <w:keepLines/>
      <w:ind w:left="1135" w:hanging="851"/>
    </w:pPr>
  </w:style>
  <w:style w:type="paragraph" w:styleId="TOC9">
    <w:name w:val="toc 9"/>
    <w:basedOn w:val="TOC8"/>
    <w:semiHidden/>
    <w:rsid w:val="0067756A"/>
    <w:pPr>
      <w:ind w:left="1418" w:hanging="1418"/>
    </w:pPr>
  </w:style>
  <w:style w:type="paragraph" w:customStyle="1" w:styleId="EX">
    <w:name w:val="EX"/>
    <w:basedOn w:val="Normal"/>
    <w:rsid w:val="0067756A"/>
    <w:pPr>
      <w:keepLines/>
      <w:ind w:left="1702" w:hanging="1418"/>
    </w:pPr>
  </w:style>
  <w:style w:type="paragraph" w:customStyle="1" w:styleId="FP">
    <w:name w:val="FP"/>
    <w:basedOn w:val="Normal"/>
    <w:rsid w:val="0067756A"/>
    <w:pPr>
      <w:spacing w:after="0"/>
    </w:pPr>
  </w:style>
  <w:style w:type="paragraph" w:customStyle="1" w:styleId="LD">
    <w:name w:val="LD"/>
    <w:rsid w:val="006775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7756A"/>
    <w:pPr>
      <w:spacing w:after="0"/>
    </w:pPr>
  </w:style>
  <w:style w:type="paragraph" w:customStyle="1" w:styleId="EW">
    <w:name w:val="EW"/>
    <w:basedOn w:val="EX"/>
    <w:rsid w:val="0067756A"/>
    <w:pPr>
      <w:spacing w:after="0"/>
    </w:pPr>
  </w:style>
  <w:style w:type="paragraph" w:styleId="TOC6">
    <w:name w:val="toc 6"/>
    <w:basedOn w:val="TOC5"/>
    <w:next w:val="Normal"/>
    <w:semiHidden/>
    <w:rsid w:val="0067756A"/>
    <w:pPr>
      <w:ind w:left="1985" w:hanging="1985"/>
    </w:pPr>
  </w:style>
  <w:style w:type="paragraph" w:styleId="TOC7">
    <w:name w:val="toc 7"/>
    <w:basedOn w:val="TOC6"/>
    <w:next w:val="Normal"/>
    <w:semiHidden/>
    <w:rsid w:val="0067756A"/>
    <w:pPr>
      <w:ind w:left="2268" w:hanging="2268"/>
    </w:pPr>
  </w:style>
  <w:style w:type="paragraph" w:styleId="ListBullet2">
    <w:name w:val="List Bullet 2"/>
    <w:basedOn w:val="ListBullet"/>
    <w:semiHidden/>
    <w:rsid w:val="0067756A"/>
    <w:pPr>
      <w:ind w:left="851"/>
    </w:pPr>
  </w:style>
  <w:style w:type="paragraph" w:styleId="ListBullet3">
    <w:name w:val="List Bullet 3"/>
    <w:basedOn w:val="ListBullet2"/>
    <w:semiHidden/>
    <w:rsid w:val="0067756A"/>
    <w:pPr>
      <w:ind w:left="1135"/>
    </w:pPr>
  </w:style>
  <w:style w:type="paragraph" w:styleId="ListNumber">
    <w:name w:val="List Number"/>
    <w:basedOn w:val="List"/>
    <w:semiHidden/>
    <w:rsid w:val="0067756A"/>
  </w:style>
  <w:style w:type="paragraph" w:customStyle="1" w:styleId="EQ">
    <w:name w:val="EQ"/>
    <w:basedOn w:val="Normal"/>
    <w:next w:val="Normal"/>
    <w:rsid w:val="006775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75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75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75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7756A"/>
    <w:pPr>
      <w:jc w:val="right"/>
    </w:pPr>
  </w:style>
  <w:style w:type="paragraph" w:customStyle="1" w:styleId="H6">
    <w:name w:val="H6"/>
    <w:basedOn w:val="Heading5"/>
    <w:next w:val="Normal"/>
    <w:rsid w:val="006775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756A"/>
    <w:pPr>
      <w:ind w:left="851" w:hanging="851"/>
    </w:pPr>
  </w:style>
  <w:style w:type="paragraph" w:customStyle="1" w:styleId="TAL">
    <w:name w:val="TAL"/>
    <w:basedOn w:val="Normal"/>
    <w:rsid w:val="006775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75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75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75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775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756A"/>
    <w:pPr>
      <w:framePr w:wrap="notBeside" w:y="16161"/>
    </w:pPr>
  </w:style>
  <w:style w:type="character" w:customStyle="1" w:styleId="ZGSM">
    <w:name w:val="ZGSM"/>
    <w:rsid w:val="0067756A"/>
  </w:style>
  <w:style w:type="paragraph" w:styleId="List2">
    <w:name w:val="List 2"/>
    <w:basedOn w:val="List"/>
    <w:semiHidden/>
    <w:rsid w:val="0067756A"/>
    <w:pPr>
      <w:ind w:left="851"/>
    </w:pPr>
  </w:style>
  <w:style w:type="paragraph" w:customStyle="1" w:styleId="ZG">
    <w:name w:val="ZG"/>
    <w:rsid w:val="006775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7756A"/>
    <w:pPr>
      <w:ind w:left="1135"/>
    </w:pPr>
  </w:style>
  <w:style w:type="paragraph" w:styleId="List4">
    <w:name w:val="List 4"/>
    <w:basedOn w:val="List3"/>
    <w:semiHidden/>
    <w:rsid w:val="0067756A"/>
    <w:pPr>
      <w:ind w:left="1418"/>
    </w:pPr>
  </w:style>
  <w:style w:type="paragraph" w:styleId="List5">
    <w:name w:val="List 5"/>
    <w:basedOn w:val="List4"/>
    <w:semiHidden/>
    <w:rsid w:val="0067756A"/>
    <w:pPr>
      <w:ind w:left="1702"/>
    </w:pPr>
  </w:style>
  <w:style w:type="paragraph" w:customStyle="1" w:styleId="EditorsNote">
    <w:name w:val="Editor's Note"/>
    <w:basedOn w:val="NO"/>
    <w:rsid w:val="0067756A"/>
    <w:rPr>
      <w:color w:val="FF0000"/>
    </w:rPr>
  </w:style>
  <w:style w:type="paragraph" w:styleId="List">
    <w:name w:val="List"/>
    <w:basedOn w:val="Normal"/>
    <w:semiHidden/>
    <w:rsid w:val="0067756A"/>
    <w:pPr>
      <w:ind w:left="568" w:hanging="284"/>
    </w:pPr>
  </w:style>
  <w:style w:type="paragraph" w:styleId="ListBullet">
    <w:name w:val="List Bullet"/>
    <w:basedOn w:val="List"/>
    <w:semiHidden/>
    <w:rsid w:val="0067756A"/>
  </w:style>
  <w:style w:type="paragraph" w:styleId="ListBullet4">
    <w:name w:val="List Bullet 4"/>
    <w:basedOn w:val="ListBullet3"/>
    <w:semiHidden/>
    <w:rsid w:val="0067756A"/>
    <w:pPr>
      <w:ind w:left="1418"/>
    </w:pPr>
  </w:style>
  <w:style w:type="paragraph" w:styleId="ListBullet5">
    <w:name w:val="List Bullet 5"/>
    <w:basedOn w:val="ListBullet4"/>
    <w:semiHidden/>
    <w:rsid w:val="0067756A"/>
    <w:pPr>
      <w:ind w:left="1702"/>
    </w:pPr>
  </w:style>
  <w:style w:type="paragraph" w:customStyle="1" w:styleId="B1">
    <w:name w:val="B1"/>
    <w:basedOn w:val="List"/>
    <w:rsid w:val="0067756A"/>
  </w:style>
  <w:style w:type="paragraph" w:customStyle="1" w:styleId="B2">
    <w:name w:val="B2"/>
    <w:basedOn w:val="List2"/>
    <w:rsid w:val="0067756A"/>
  </w:style>
  <w:style w:type="paragraph" w:customStyle="1" w:styleId="B3">
    <w:name w:val="B3"/>
    <w:basedOn w:val="List3"/>
    <w:rsid w:val="0067756A"/>
  </w:style>
  <w:style w:type="paragraph" w:customStyle="1" w:styleId="B4">
    <w:name w:val="B4"/>
    <w:basedOn w:val="List4"/>
    <w:rsid w:val="0067756A"/>
  </w:style>
  <w:style w:type="paragraph" w:customStyle="1" w:styleId="B5">
    <w:name w:val="B5"/>
    <w:basedOn w:val="List5"/>
    <w:rsid w:val="0067756A"/>
  </w:style>
  <w:style w:type="paragraph" w:styleId="Footer">
    <w:name w:val="footer"/>
    <w:basedOn w:val="Header"/>
    <w:semiHidden/>
    <w:rsid w:val="0067756A"/>
    <w:pPr>
      <w:jc w:val="center"/>
    </w:pPr>
    <w:rPr>
      <w:i/>
    </w:rPr>
  </w:style>
  <w:style w:type="paragraph" w:customStyle="1" w:styleId="ZTD">
    <w:name w:val="ZTD"/>
    <w:basedOn w:val="ZB"/>
    <w:rsid w:val="0067756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F911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33</Pages>
  <Words>8428</Words>
  <Characters>51872</Characters>
  <Application>Microsoft Office Word</Application>
  <DocSecurity>0</DocSecurity>
  <Lines>432</Lines>
  <Paragraphs>120</Paragraphs>
  <ScaleCrop>false</ScaleCrop>
  <Company>ETSI Sophia Antipolis</Company>
  <LinksUpToDate>false</LinksUpToDate>
  <CharactersWithSpaces>60180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18</cp:revision>
  <cp:lastPrinted>1899-12-31T23:00:00Z</cp:lastPrinted>
  <dcterms:created xsi:type="dcterms:W3CDTF">2022-04-05T11:09:00Z</dcterms:created>
  <dcterms:modified xsi:type="dcterms:W3CDTF">2022-04-25T10:16:00Z</dcterms:modified>
</cp:coreProperties>
</file>